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F9F" w:rsidRPr="00B1481C" w:rsidRDefault="00120F9F" w:rsidP="00C052FB">
      <w:pPr>
        <w:pStyle w:val="BodyText"/>
        <w:jc w:val="right"/>
        <w:rPr>
          <w:rFonts w:ascii="PT Astra Serif" w:hAnsi="PT Astra Serif" w:cs="Times New Roman"/>
          <w:color w:val="auto"/>
        </w:rPr>
      </w:pPr>
      <w:r w:rsidRPr="00F625F1">
        <w:tab/>
      </w:r>
      <w:r w:rsidRPr="00B1481C">
        <w:rPr>
          <w:rFonts w:ascii="PT Astra Serif" w:hAnsi="PT Astra Serif" w:cs="Times New Roman"/>
          <w:color w:val="auto"/>
          <w:szCs w:val="24"/>
        </w:rPr>
        <w:t>Пр</w:t>
      </w:r>
      <w:r w:rsidRPr="00B1481C">
        <w:rPr>
          <w:rFonts w:ascii="PT Astra Serif" w:hAnsi="PT Astra Serif" w:cs="Times New Roman"/>
          <w:color w:val="auto"/>
        </w:rPr>
        <w:t>иложение</w:t>
      </w:r>
    </w:p>
    <w:p w:rsidR="00120F9F" w:rsidRPr="00B1481C" w:rsidRDefault="00120F9F" w:rsidP="00C052FB">
      <w:pPr>
        <w:spacing w:after="0" w:line="240" w:lineRule="auto"/>
        <w:jc w:val="right"/>
        <w:rPr>
          <w:rFonts w:ascii="PT Astra Serif" w:hAnsi="PT Astra Serif" w:cs="Times New Roman"/>
          <w:color w:val="auto"/>
        </w:rPr>
      </w:pPr>
    </w:p>
    <w:p w:rsidR="00120F9F" w:rsidRPr="00B1481C" w:rsidRDefault="00120F9F" w:rsidP="00C052FB">
      <w:pPr>
        <w:spacing w:after="0" w:line="240" w:lineRule="auto"/>
        <w:jc w:val="center"/>
        <w:rPr>
          <w:rFonts w:ascii="PT Astra Serif" w:hAnsi="PT Astra Serif" w:cs="Times New Roman"/>
          <w:bCs/>
          <w:color w:val="auto"/>
          <w:sz w:val="24"/>
          <w:szCs w:val="24"/>
          <w:lang w:eastAsia="en-US"/>
        </w:rPr>
      </w:pPr>
      <w:r w:rsidRPr="00B1481C">
        <w:rPr>
          <w:rFonts w:ascii="PT Astra Serif" w:hAnsi="PT Astra Serif" w:cs="Times New Roman"/>
          <w:bCs/>
          <w:color w:val="auto"/>
          <w:sz w:val="24"/>
          <w:szCs w:val="24"/>
          <w:lang w:eastAsia="en-US"/>
        </w:rPr>
        <w:t xml:space="preserve"> Мониторинг организации предпрофильной подготовки и профильного обучения в общеобразовательных организациях Томской области в 202</w:t>
      </w:r>
      <w:r>
        <w:rPr>
          <w:rFonts w:ascii="PT Astra Serif" w:hAnsi="PT Astra Serif" w:cs="Times New Roman"/>
          <w:bCs/>
          <w:color w:val="auto"/>
          <w:sz w:val="24"/>
          <w:szCs w:val="24"/>
          <w:lang w:eastAsia="en-US"/>
        </w:rPr>
        <w:t>2</w:t>
      </w:r>
      <w:r w:rsidRPr="00B1481C">
        <w:rPr>
          <w:rFonts w:ascii="PT Astra Serif" w:hAnsi="PT Astra Serif" w:cs="Times New Roman"/>
          <w:bCs/>
          <w:color w:val="auto"/>
          <w:sz w:val="24"/>
          <w:szCs w:val="24"/>
          <w:lang w:eastAsia="en-US"/>
        </w:rPr>
        <w:t>-202</w:t>
      </w:r>
      <w:r>
        <w:rPr>
          <w:rFonts w:ascii="PT Astra Serif" w:hAnsi="PT Astra Serif" w:cs="Times New Roman"/>
          <w:bCs/>
          <w:color w:val="auto"/>
          <w:sz w:val="24"/>
          <w:szCs w:val="24"/>
          <w:lang w:eastAsia="en-US"/>
        </w:rPr>
        <w:t>3</w:t>
      </w:r>
      <w:r w:rsidRPr="00B1481C">
        <w:rPr>
          <w:rFonts w:ascii="PT Astra Serif" w:hAnsi="PT Astra Serif" w:cs="Times New Roman"/>
          <w:bCs/>
          <w:color w:val="auto"/>
          <w:sz w:val="24"/>
          <w:szCs w:val="24"/>
          <w:lang w:eastAsia="en-US"/>
        </w:rPr>
        <w:t xml:space="preserve"> учебном году</w:t>
      </w:r>
      <w:r w:rsidRPr="00B1481C">
        <w:rPr>
          <w:rFonts w:ascii="PT Astra Serif" w:hAnsi="PT Astra Serif" w:cs="Times New Roman"/>
          <w:bCs/>
          <w:color w:val="auto"/>
          <w:sz w:val="24"/>
          <w:szCs w:val="24"/>
          <w:vertAlign w:val="superscript"/>
          <w:lang w:eastAsia="en-US"/>
        </w:rPr>
        <w:footnoteReference w:id="2"/>
      </w:r>
    </w:p>
    <w:p w:rsidR="00120F9F" w:rsidRPr="00B1481C" w:rsidRDefault="00120F9F" w:rsidP="00C052FB">
      <w:pPr>
        <w:suppressAutoHyphens/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zh-CN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zh-CN"/>
        </w:rPr>
        <w:t>_____</w:t>
      </w:r>
      <w:r>
        <w:rPr>
          <w:rFonts w:ascii="PT Astra Serif" w:hAnsi="PT Astra Serif" w:cs="Times New Roman"/>
          <w:color w:val="auto"/>
          <w:sz w:val="24"/>
          <w:szCs w:val="24"/>
          <w:lang w:eastAsia="zh-CN"/>
        </w:rPr>
        <w:t>Молчановский район</w:t>
      </w:r>
      <w:r w:rsidRPr="00B1481C">
        <w:rPr>
          <w:rFonts w:ascii="PT Astra Serif" w:hAnsi="PT Astra Serif" w:cs="Times New Roman"/>
          <w:color w:val="auto"/>
          <w:sz w:val="24"/>
          <w:szCs w:val="24"/>
          <w:lang w:eastAsia="zh-CN"/>
        </w:rPr>
        <w:t>________</w:t>
      </w:r>
    </w:p>
    <w:p w:rsidR="00120F9F" w:rsidRPr="00B1481C" w:rsidRDefault="00120F9F" w:rsidP="00C052FB">
      <w:pPr>
        <w:suppressAutoHyphens/>
        <w:spacing w:after="0" w:line="240" w:lineRule="auto"/>
        <w:jc w:val="center"/>
        <w:rPr>
          <w:rFonts w:ascii="PT Astra Serif" w:hAnsi="PT Astra Serif" w:cs="Times New Roman"/>
          <w:color w:val="auto"/>
          <w:sz w:val="20"/>
          <w:szCs w:val="20"/>
          <w:lang w:eastAsia="zh-CN"/>
        </w:rPr>
      </w:pPr>
      <w:r w:rsidRPr="00B1481C">
        <w:rPr>
          <w:rFonts w:ascii="PT Astra Serif" w:hAnsi="PT Astra Serif" w:cs="Times New Roman"/>
          <w:color w:val="auto"/>
          <w:sz w:val="20"/>
          <w:szCs w:val="20"/>
          <w:lang w:eastAsia="zh-CN"/>
        </w:rPr>
        <w:t>(муниципальное образование/областная государственная общеобразовательная организация)</w:t>
      </w:r>
    </w:p>
    <w:p w:rsidR="00120F9F" w:rsidRPr="00B1481C" w:rsidRDefault="00120F9F" w:rsidP="00C052FB">
      <w:pPr>
        <w:suppressAutoHyphens/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  <w:lang w:eastAsia="zh-CN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zh-CN"/>
        </w:rPr>
        <w:t>Таблица 1</w:t>
      </w:r>
    </w:p>
    <w:p w:rsidR="00120F9F" w:rsidRPr="00B1481C" w:rsidRDefault="00120F9F" w:rsidP="0016267C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t>Общая информация</w:t>
      </w:r>
    </w:p>
    <w:p w:rsidR="00120F9F" w:rsidRPr="00B1481C" w:rsidRDefault="00120F9F" w:rsidP="00C052FB">
      <w:pPr>
        <w:spacing w:after="0" w:line="240" w:lineRule="auto"/>
        <w:rPr>
          <w:rFonts w:ascii="PT Astra Serif" w:hAnsi="PT Astra Serif" w:cs="Times New Roman"/>
          <w:color w:val="auto"/>
          <w:sz w:val="28"/>
          <w:szCs w:val="28"/>
          <w:lang w:eastAsia="en-US"/>
        </w:rPr>
      </w:pPr>
    </w:p>
    <w:tbl>
      <w:tblPr>
        <w:tblpPr w:leftFromText="180" w:rightFromText="180" w:vertAnchor="text" w:tblpY="1"/>
        <w:tblOverlap w:val="never"/>
        <w:tblW w:w="15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64"/>
        <w:gridCol w:w="13325"/>
        <w:gridCol w:w="992"/>
      </w:tblGrid>
      <w:tr w:rsidR="00120F9F" w:rsidRPr="00B1481C" w:rsidTr="004D7D9A">
        <w:trPr>
          <w:trHeight w:val="391"/>
        </w:trPr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 xml:space="preserve">Общее количество общеобразовательных организаций 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120F9F" w:rsidRPr="00B1481C" w:rsidTr="004D7D9A">
        <w:trPr>
          <w:trHeight w:val="157"/>
        </w:trPr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Общее количество общеобразовательных организаций, осуществляющих профильное обучение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spacing w:after="0" w:line="240" w:lineRule="auto"/>
              <w:ind w:right="1968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120F9F" w:rsidRPr="00B1481C" w:rsidTr="004D7D9A">
        <w:trPr>
          <w:trHeight w:val="565"/>
        </w:trPr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Доля общеобразовательных организаций, осуществляющих профильное обучение (% от общего кол-ва общеобразовательных организаций)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120F9F" w:rsidRPr="00B1481C" w:rsidTr="004D7D9A">
        <w:trPr>
          <w:trHeight w:val="295"/>
        </w:trPr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Общее количество обучающихся на уровне среднего общего образования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133</w:t>
            </w:r>
          </w:p>
        </w:tc>
      </w:tr>
      <w:tr w:rsidR="00120F9F" w:rsidRPr="00B1481C" w:rsidTr="004D7D9A">
        <w:trPr>
          <w:trHeight w:val="283"/>
        </w:trPr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Общее количество классов на уровне среднего общего образования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16</w:t>
            </w:r>
          </w:p>
        </w:tc>
      </w:tr>
      <w:tr w:rsidR="00120F9F" w:rsidRPr="00B1481C" w:rsidTr="004D7D9A">
        <w:trPr>
          <w:trHeight w:val="258"/>
        </w:trPr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Количество обучающихся, охваченных профильным обучением </w:t>
            </w:r>
          </w:p>
        </w:tc>
        <w:tc>
          <w:tcPr>
            <w:tcW w:w="992" w:type="dxa"/>
          </w:tcPr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133 чел.- универсальный профиль;</w:t>
            </w:r>
          </w:p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93чел – углубл. изучение к-л предмета</w:t>
            </w:r>
          </w:p>
        </w:tc>
      </w:tr>
      <w:tr w:rsidR="00120F9F" w:rsidRPr="00B1481C" w:rsidTr="004D7D9A">
        <w:trPr>
          <w:trHeight w:val="565"/>
        </w:trPr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Доля обучающихся, охваченных профильным обучением (% от общего кол-ва обучающихся на уровне среднего общего образования)</w:t>
            </w:r>
          </w:p>
        </w:tc>
        <w:tc>
          <w:tcPr>
            <w:tcW w:w="992" w:type="dxa"/>
          </w:tcPr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100% - универсал. Профиль;</w:t>
            </w:r>
          </w:p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  <w:shd w:val="clear" w:color="auto" w:fill="FFFFFF"/>
              </w:rPr>
              <w:t>69,92%- углубл. изучение</w:t>
            </w:r>
          </w:p>
        </w:tc>
      </w:tr>
      <w:tr w:rsidR="00120F9F" w:rsidRPr="00B1481C" w:rsidTr="004D7D9A"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Количество муниципальных базовых сетевых площадок (образовательных организаций) по реализации профильного обучения (ед.)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1</w:t>
            </w:r>
          </w:p>
        </w:tc>
      </w:tr>
      <w:tr w:rsidR="00120F9F" w:rsidRPr="00B1481C" w:rsidTr="004D7D9A"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Количество руководителей и заместителей руководителей общеобразовательных организаций, не</w:t>
            </w: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 </w:t>
            </w: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прошедших курсы повышения квалификации по профильному обучению (чел.)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1</w:t>
            </w:r>
          </w:p>
        </w:tc>
      </w:tr>
      <w:tr w:rsidR="00120F9F" w:rsidRPr="00B1481C" w:rsidTr="004D7D9A"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Количество педагогических работников, занятых в реализации профильных программ (чел.)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31</w:t>
            </w:r>
          </w:p>
        </w:tc>
      </w:tr>
      <w:tr w:rsidR="00120F9F" w:rsidRPr="00B1481C" w:rsidTr="004D7D9A"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Количество педагогических работников, занятых в реализации профильных программ и прошедших курсы повышения квалификации по профильному обучению (чел.)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31</w:t>
            </w:r>
          </w:p>
        </w:tc>
      </w:tr>
      <w:tr w:rsidR="00120F9F" w:rsidRPr="00B1481C" w:rsidTr="004D7D9A"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Доля выпускников 2021-2022 учебного года, сдававших ЕГЭ по профильным предметам (% от общего количества выпускников,</w:t>
            </w: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 </w:t>
            </w: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сдававших ЕГЭ)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96,8</w:t>
            </w:r>
          </w:p>
        </w:tc>
      </w:tr>
      <w:tr w:rsidR="00120F9F" w:rsidRPr="00B1481C" w:rsidTr="004D7D9A">
        <w:tc>
          <w:tcPr>
            <w:tcW w:w="964" w:type="dxa"/>
          </w:tcPr>
          <w:p w:rsidR="00120F9F" w:rsidRPr="004D7D9A" w:rsidRDefault="00120F9F" w:rsidP="004D7D9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  <w:tc>
          <w:tcPr>
            <w:tcW w:w="13325" w:type="dxa"/>
          </w:tcPr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Доля обучающихся, получивших высокие баллы по профильным предметам по результатам ЕГЭ (81-100 баллов) (%)</w:t>
            </w:r>
          </w:p>
        </w:tc>
        <w:tc>
          <w:tcPr>
            <w:tcW w:w="992" w:type="dxa"/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8</w:t>
            </w:r>
          </w:p>
        </w:tc>
      </w:tr>
    </w:tbl>
    <w:p w:rsidR="00120F9F" w:rsidRDefault="00120F9F" w:rsidP="00794046">
      <w:pPr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</w:rPr>
      </w:pPr>
    </w:p>
    <w:p w:rsidR="00120F9F" w:rsidRDefault="00120F9F" w:rsidP="00794046">
      <w:pPr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</w:rPr>
      </w:pPr>
    </w:p>
    <w:p w:rsidR="00120F9F" w:rsidRDefault="00120F9F" w:rsidP="00794046">
      <w:pPr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</w:rPr>
      </w:pPr>
    </w:p>
    <w:p w:rsidR="00120F9F" w:rsidRDefault="00120F9F" w:rsidP="00794046">
      <w:pPr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</w:rPr>
      </w:pPr>
    </w:p>
    <w:p w:rsidR="00120F9F" w:rsidRDefault="00120F9F" w:rsidP="00794046">
      <w:pPr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</w:rPr>
      </w:pPr>
    </w:p>
    <w:p w:rsidR="00120F9F" w:rsidRPr="00B1481C" w:rsidRDefault="00120F9F" w:rsidP="00794046">
      <w:pPr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</w:rPr>
        <w:t>Таблица 2</w:t>
      </w:r>
    </w:p>
    <w:p w:rsidR="00120F9F" w:rsidRPr="00B1481C" w:rsidRDefault="00120F9F" w:rsidP="00794046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</w:rPr>
      </w:pPr>
    </w:p>
    <w:p w:rsidR="00120F9F" w:rsidRPr="00B1481C" w:rsidRDefault="00120F9F" w:rsidP="009C2349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</w:rPr>
        <w:t>Информация о программах профильного обучения</w:t>
      </w:r>
      <w:r w:rsidRPr="00B1481C">
        <w:rPr>
          <w:rFonts w:ascii="PT Astra Serif" w:hAnsi="PT Astra Serif" w:cs="Times New Roman"/>
          <w:color w:val="auto"/>
          <w:sz w:val="24"/>
          <w:szCs w:val="24"/>
          <w:vertAlign w:val="superscript"/>
        </w:rPr>
        <w:footnoteReference w:id="3"/>
      </w:r>
    </w:p>
    <w:p w:rsidR="00120F9F" w:rsidRPr="00B1481C" w:rsidRDefault="00120F9F" w:rsidP="00C052FB">
      <w:pPr>
        <w:spacing w:after="0" w:line="240" w:lineRule="auto"/>
        <w:rPr>
          <w:rFonts w:ascii="PT Astra Serif" w:hAnsi="PT Astra Serif" w:cs="Times New Roman"/>
          <w:color w:val="auto"/>
          <w:lang w:eastAsia="en-US"/>
        </w:rPr>
      </w:pPr>
    </w:p>
    <w:p w:rsidR="00120F9F" w:rsidRPr="00B1481C" w:rsidRDefault="00120F9F" w:rsidP="00C052FB">
      <w:pPr>
        <w:spacing w:after="0" w:line="240" w:lineRule="auto"/>
        <w:rPr>
          <w:rFonts w:ascii="PT Astra Serif" w:hAnsi="PT Astra Serif" w:cs="Times New Roman"/>
          <w:color w:val="auto"/>
          <w:lang w:eastAsia="en-US"/>
        </w:rPr>
      </w:pPr>
    </w:p>
    <w:tbl>
      <w:tblPr>
        <w:tblpPr w:leftFromText="180" w:rightFromText="180" w:vertAnchor="text" w:tblpY="1"/>
        <w:tblW w:w="15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3119"/>
        <w:gridCol w:w="1984"/>
        <w:gridCol w:w="1417"/>
        <w:gridCol w:w="29"/>
        <w:gridCol w:w="1672"/>
        <w:gridCol w:w="1418"/>
        <w:gridCol w:w="29"/>
        <w:gridCol w:w="1955"/>
        <w:gridCol w:w="1417"/>
        <w:gridCol w:w="22"/>
      </w:tblGrid>
      <w:tr w:rsidR="00120F9F" w:rsidRPr="00B54788" w:rsidTr="004D7D9A">
        <w:trPr>
          <w:trHeight w:val="419"/>
        </w:trPr>
        <w:tc>
          <w:tcPr>
            <w:tcW w:w="2376" w:type="dxa"/>
            <w:vMerge w:val="restart"/>
          </w:tcPr>
          <w:p w:rsidR="00120F9F" w:rsidRPr="004D7D9A" w:rsidRDefault="00120F9F" w:rsidP="004D7D9A">
            <w:pPr>
              <w:tabs>
                <w:tab w:val="left" w:pos="39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Название профиля</w:t>
            </w:r>
          </w:p>
        </w:tc>
        <w:tc>
          <w:tcPr>
            <w:tcW w:w="3119" w:type="dxa"/>
            <w:vMerge w:val="restart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Направленность </w:t>
            </w:r>
          </w:p>
        </w:tc>
        <w:tc>
          <w:tcPr>
            <w:tcW w:w="9943" w:type="dxa"/>
            <w:gridSpan w:val="9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</w:rPr>
              <w:t>Механизм организации профильного обучения</w:t>
            </w:r>
          </w:p>
        </w:tc>
      </w:tr>
      <w:tr w:rsidR="00120F9F" w:rsidRPr="00B54788" w:rsidTr="004D7D9A">
        <w:trPr>
          <w:trHeight w:val="835"/>
        </w:trPr>
        <w:tc>
          <w:tcPr>
            <w:tcW w:w="2376" w:type="dxa"/>
            <w:vMerge/>
          </w:tcPr>
          <w:p w:rsidR="00120F9F" w:rsidRPr="004D7D9A" w:rsidRDefault="00120F9F" w:rsidP="004D7D9A">
            <w:pPr>
              <w:tabs>
                <w:tab w:val="left" w:pos="39"/>
              </w:tabs>
              <w:spacing w:after="0" w:line="240" w:lineRule="auto"/>
              <w:jc w:val="both"/>
              <w:rPr>
                <w:rFonts w:ascii="PT Astra Serif" w:hAnsi="PT Astra Serif" w:cs="Times New Roman"/>
                <w:i/>
                <w:color w:val="auto"/>
                <w:shd w:val="clear" w:color="auto" w:fill="FFFFFF"/>
              </w:rPr>
            </w:pPr>
          </w:p>
        </w:tc>
        <w:tc>
          <w:tcPr>
            <w:tcW w:w="3119" w:type="dxa"/>
            <w:vMerge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3430" w:type="dxa"/>
            <w:gridSpan w:val="3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</w:rPr>
              <w:t>В рамках учебного  плана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</w:rPr>
              <w:t xml:space="preserve">В рамках плана внеурочной деятельности </w:t>
            </w:r>
          </w:p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394" w:type="dxa"/>
            <w:gridSpan w:val="3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</w:rPr>
              <w:t xml:space="preserve">В рамках реализации дополнительных общеразвивающих программ  </w:t>
            </w:r>
          </w:p>
        </w:tc>
      </w:tr>
      <w:tr w:rsidR="00120F9F" w:rsidRPr="00B54788" w:rsidTr="004D7D9A">
        <w:trPr>
          <w:gridAfter w:val="1"/>
          <w:wAfter w:w="22" w:type="dxa"/>
          <w:trHeight w:val="1410"/>
        </w:trPr>
        <w:tc>
          <w:tcPr>
            <w:tcW w:w="2376" w:type="dxa"/>
            <w:vMerge/>
          </w:tcPr>
          <w:p w:rsidR="00120F9F" w:rsidRPr="004D7D9A" w:rsidRDefault="00120F9F" w:rsidP="004D7D9A">
            <w:pPr>
              <w:tabs>
                <w:tab w:val="left" w:pos="39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3119" w:type="dxa"/>
            <w:vMerge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  <w:i/>
              </w:rPr>
              <w:t>Название предметов, курсов, дисциплин (модулей), практики и ссылки на рабочие программы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  <w:i/>
              </w:rPr>
              <w:t>Названия курсов, дисциплин (модулей) и ссылка на рабочую программу)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</w:rPr>
              <w:t>Количество часов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  <w:i/>
              </w:rPr>
              <w:t>Название дополнительной общеобразовательной программы образовательной программыи ссылка на программу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0F9F" w:rsidRPr="004D7D9A" w:rsidRDefault="00120F9F" w:rsidP="004D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4D7D9A">
              <w:rPr>
                <w:rFonts w:ascii="PT Astra Serif" w:hAnsi="PT Astra Serif" w:cs="Times New Roman"/>
              </w:rPr>
              <w:t>Количество часов</w:t>
            </w:r>
          </w:p>
        </w:tc>
      </w:tr>
      <w:tr w:rsidR="00120F9F" w:rsidRPr="00B54788" w:rsidTr="004D7D9A">
        <w:trPr>
          <w:gridAfter w:val="1"/>
          <w:wAfter w:w="22" w:type="dxa"/>
          <w:trHeight w:val="646"/>
        </w:trPr>
        <w:tc>
          <w:tcPr>
            <w:tcW w:w="2376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 xml:space="preserve">гуманитарный </w:t>
            </w:r>
          </w:p>
        </w:tc>
        <w:tc>
          <w:tcPr>
            <w:tcW w:w="3119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педагогический класс/группа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 xml:space="preserve">другая направленность </w:t>
            </w:r>
          </w:p>
        </w:tc>
        <w:tc>
          <w:tcPr>
            <w:tcW w:w="1984" w:type="dxa"/>
          </w:tcPr>
          <w:p w:rsidR="00120F9F" w:rsidRPr="004D7D9A" w:rsidRDefault="00120F9F" w:rsidP="004D7D9A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120F9F" w:rsidRDefault="00120F9F" w:rsidP="00A14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Могочинская СОШ:</w:t>
            </w:r>
          </w:p>
          <w:p w:rsidR="00120F9F" w:rsidRDefault="00120F9F" w:rsidP="00A14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«Педагогический класс»</w:t>
            </w: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7" w:history="1">
              <w:r w:rsidRPr="001E76E8">
                <w:rPr>
                  <w:rStyle w:val="Hyperlink"/>
                  <w:rFonts w:ascii="PT Astra Serif" w:hAnsi="PT Astra Serif" w:cs="Microsoft JhengHei"/>
                </w:rPr>
                <w:t>http://mogschool.edu.tomsk.ru/wp-admin/post.php?post=1608&amp;action=edit</w:t>
              </w:r>
            </w:hyperlink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Молчановская СОШ №1:</w:t>
            </w: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«Введение в педагогику»</w:t>
            </w: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57B13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http://mol-mlschool1.edu.tomsk.ru/wp-content/uploads/2021/10/programma-vvedenie-v-pedagogiku-sinkova-l.p.pdf</w:t>
              </w:r>
            </w:hyperlink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Тунгусовская СОШ:</w:t>
            </w: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«Будущий учитель»</w:t>
            </w:r>
          </w:p>
          <w:p w:rsidR="00120F9F" w:rsidRPr="00C961DD" w:rsidRDefault="00120F9F" w:rsidP="00A14A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hyperlink r:id="rId9" w:history="1">
              <w:r w:rsidRPr="00D74A28">
                <w:rPr>
                  <w:rStyle w:val="Hyperlink"/>
                  <w:rFonts w:ascii="PT Astra Serif" w:hAnsi="PT Astra Serif"/>
                  <w:shd w:val="clear" w:color="auto" w:fill="FFFFFF"/>
                </w:rPr>
                <w:t>http://mol-tngschool.edu.tomsk.ru/programmyi-fakultativnyih-i-elektivnyih-kursov/</w:t>
              </w:r>
            </w:hyperlink>
          </w:p>
        </w:tc>
        <w:tc>
          <w:tcPr>
            <w:tcW w:w="1418" w:type="dxa"/>
          </w:tcPr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770D99">
              <w:rPr>
                <w:rFonts w:ascii="PT Astra Serif" w:hAnsi="PT Astra Serif" w:cs="Times New Roman"/>
                <w:color w:val="auto"/>
                <w:shd w:val="clear" w:color="auto" w:fill="FFFFFF"/>
              </w:rPr>
              <w:t>34</w:t>
            </w: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Pr="0099454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99454A">
              <w:rPr>
                <w:rFonts w:ascii="PT Astra Serif" w:hAnsi="PT Astra Serif" w:cs="Times New Roman"/>
                <w:color w:val="auto"/>
                <w:shd w:val="clear" w:color="auto" w:fill="FFFFFF"/>
              </w:rPr>
              <w:t>3</w:t>
            </w: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Pr="00F301E3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F301E3">
              <w:rPr>
                <w:rFonts w:ascii="PT Astra Serif" w:hAnsi="PT Astra Serif" w:cs="Times New Roman"/>
                <w:color w:val="auto"/>
                <w:shd w:val="clear" w:color="auto" w:fill="FFFFFF"/>
              </w:rPr>
              <w:t>2</w:t>
            </w: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Pr="00C961DD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Pr="00121327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2132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Дополнительная общеразвивающая программа  в рамках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12132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бразовательного проекта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ТГПУ</w:t>
            </w:r>
          </w:p>
          <w:p w:rsidR="00120F9F" w:rsidRDefault="00120F9F" w:rsidP="00C96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2132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«Открытый педагогический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12132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ласс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20F9F" w:rsidRPr="004D7D9A" w:rsidRDefault="00120F9F" w:rsidP="00C961D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hyperlink r:id="rId10" w:history="1">
              <w:r w:rsidRPr="00957B13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https://uspeh.tspu.ru/pedagogicheskie-klassy.html?ysclid=laj6cpmdmd312387875</w:t>
              </w:r>
            </w:hyperlink>
          </w:p>
        </w:tc>
        <w:tc>
          <w:tcPr>
            <w:tcW w:w="1417" w:type="dxa"/>
          </w:tcPr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  <w:p w:rsidR="00120F9F" w:rsidRPr="00C961DD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1278"/>
        </w:trPr>
        <w:tc>
          <w:tcPr>
            <w:tcW w:w="2376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социально-экономический</w:t>
            </w:r>
          </w:p>
        </w:tc>
        <w:tc>
          <w:tcPr>
            <w:tcW w:w="3119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кадетский 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казачий 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классы силовых структур</w:t>
            </w:r>
            <w:r w:rsidRPr="004D7D9A">
              <w:rPr>
                <w:rFonts w:ascii="PT Astra Serif" w:hAnsi="PT Astra Serif" w:cs="Times New Roman"/>
                <w:color w:val="auto"/>
                <w:vertAlign w:val="superscript"/>
              </w:rPr>
              <w:footnoteReference w:id="4"/>
            </w:r>
          </w:p>
          <w:p w:rsidR="00120F9F" w:rsidRPr="004D7D9A" w:rsidRDefault="00120F9F" w:rsidP="004D7D9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другая направленность</w:t>
            </w:r>
          </w:p>
        </w:tc>
        <w:tc>
          <w:tcPr>
            <w:tcW w:w="1984" w:type="dxa"/>
          </w:tcPr>
          <w:p w:rsidR="00120F9F" w:rsidRPr="004D7D9A" w:rsidRDefault="00120F9F" w:rsidP="004D7D9A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8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386"/>
        </w:trPr>
        <w:tc>
          <w:tcPr>
            <w:tcW w:w="2376" w:type="dxa"/>
          </w:tcPr>
          <w:p w:rsidR="00120F9F" w:rsidRPr="004D7D9A" w:rsidRDefault="00120F9F" w:rsidP="00E34F07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естественнонаучный</w:t>
            </w:r>
          </w:p>
        </w:tc>
        <w:tc>
          <w:tcPr>
            <w:tcW w:w="3119" w:type="dxa"/>
          </w:tcPr>
          <w:p w:rsidR="00120F9F" w:rsidRPr="004D7D9A" w:rsidRDefault="00120F9F" w:rsidP="00E34F07">
            <w:pPr>
              <w:numPr>
                <w:ilvl w:val="0"/>
                <w:numId w:val="1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 xml:space="preserve">медицинский класс/группа </w:t>
            </w:r>
          </w:p>
          <w:p w:rsidR="00120F9F" w:rsidRPr="004D7D9A" w:rsidRDefault="00120F9F" w:rsidP="00E34F07">
            <w:pPr>
              <w:pStyle w:val="ListParagraph"/>
              <w:tabs>
                <w:tab w:val="left" w:pos="241"/>
                <w:tab w:val="left" w:pos="406"/>
              </w:tabs>
              <w:spacing w:after="0" w:line="240" w:lineRule="auto"/>
              <w:ind w:left="964"/>
              <w:contextualSpacing w:val="0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Молчановская СОШ №1</w:t>
            </w:r>
          </w:p>
        </w:tc>
        <w:tc>
          <w:tcPr>
            <w:tcW w:w="1984" w:type="dxa"/>
          </w:tcPr>
          <w:p w:rsidR="00120F9F" w:rsidRPr="003C2191" w:rsidRDefault="00120F9F" w:rsidP="00E34F07">
            <w:pPr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auto"/>
                <w:sz w:val="24"/>
                <w:szCs w:val="24"/>
                <w:highlight w:val="white"/>
              </w:rPr>
            </w:pPr>
            <w:r w:rsidRPr="003C2191">
              <w:rPr>
                <w:rFonts w:ascii="Times New Roman" w:eastAsia="Times New Roman" w:hAnsi="Times New Roman" w:cs="Calibri"/>
                <w:b/>
                <w:color w:val="auto"/>
                <w:sz w:val="24"/>
                <w:szCs w:val="24"/>
                <w:highlight w:val="white"/>
              </w:rPr>
              <w:t>Рабочая программа по предмету «Биология»</w:t>
            </w:r>
          </w:p>
          <w:p w:rsidR="00120F9F" w:rsidRPr="003C2191" w:rsidRDefault="00120F9F" w:rsidP="00E34F07">
            <w:pPr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auto"/>
                <w:sz w:val="24"/>
                <w:szCs w:val="24"/>
                <w:highlight w:val="white"/>
              </w:rPr>
            </w:pPr>
            <w:r w:rsidRPr="003C2191">
              <w:rPr>
                <w:rFonts w:ascii="Times New Roman" w:eastAsia="Times New Roman" w:hAnsi="Times New Roman" w:cs="Calibri"/>
                <w:b/>
                <w:color w:val="auto"/>
                <w:sz w:val="24"/>
                <w:szCs w:val="24"/>
                <w:highlight w:val="white"/>
              </w:rPr>
              <w:t>11 класс</w:t>
            </w:r>
          </w:p>
          <w:p w:rsidR="00120F9F" w:rsidRDefault="00120F9F" w:rsidP="00E34F07">
            <w:pPr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auto"/>
                <w:sz w:val="24"/>
                <w:szCs w:val="24"/>
                <w:highlight w:val="white"/>
              </w:rPr>
            </w:pPr>
          </w:p>
          <w:p w:rsidR="00120F9F" w:rsidRPr="00121327" w:rsidRDefault="00120F9F" w:rsidP="00E34F07">
            <w:pPr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auto"/>
                <w:sz w:val="24"/>
                <w:szCs w:val="24"/>
                <w:highlight w:val="white"/>
              </w:rPr>
            </w:pPr>
            <w:hyperlink r:id="rId11" w:history="1">
              <w:r w:rsidRPr="00957B13">
                <w:rPr>
                  <w:rStyle w:val="Hyperlink"/>
                  <w:rFonts w:ascii="Times New Roman" w:eastAsia="Times New Roman" w:hAnsi="Times New Roman" w:cs="Calibri"/>
                  <w:sz w:val="24"/>
                  <w:szCs w:val="24"/>
                </w:rPr>
                <w:t>http://mol-mlschool1.edu.tomsk.ru/wp-content/uploads/2020/10/rabochaya-programma-biologiya-uglublennyj.pdf</w:t>
              </w:r>
            </w:hyperlink>
          </w:p>
        </w:tc>
        <w:tc>
          <w:tcPr>
            <w:tcW w:w="1417" w:type="dxa"/>
          </w:tcPr>
          <w:p w:rsidR="00120F9F" w:rsidRPr="00121327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  <w:t>136</w:t>
            </w:r>
          </w:p>
        </w:tc>
        <w:tc>
          <w:tcPr>
            <w:tcW w:w="1701" w:type="dxa"/>
            <w:gridSpan w:val="2"/>
          </w:tcPr>
          <w:p w:rsidR="00120F9F" w:rsidRPr="003C2191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C21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Рабочая программа</w:t>
            </w:r>
          </w:p>
          <w:p w:rsidR="00120F9F" w:rsidRPr="00121327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 w:rsidRPr="003C21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 внеурочной деятельности «От простого к сложному. Биология » 10-11 класс.</w:t>
            </w:r>
          </w:p>
        </w:tc>
        <w:tc>
          <w:tcPr>
            <w:tcW w:w="1418" w:type="dxa"/>
          </w:tcPr>
          <w:p w:rsidR="00120F9F" w:rsidRPr="00121327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  <w:t>68</w:t>
            </w:r>
          </w:p>
        </w:tc>
        <w:tc>
          <w:tcPr>
            <w:tcW w:w="1984" w:type="dxa"/>
            <w:gridSpan w:val="2"/>
            <w:vMerge w:val="restart"/>
          </w:tcPr>
          <w:p w:rsidR="00120F9F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Дополнительные общеразвивающие программы в рамках сетевого взаимодействия с СибГМУ </w:t>
            </w:r>
          </w:p>
          <w:p w:rsidR="00120F9F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  <w:t>«Мой Медкласс»</w:t>
            </w:r>
          </w:p>
          <w:p w:rsidR="00120F9F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  <w:p w:rsidR="00120F9F" w:rsidRPr="00121327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hyperlink r:id="rId12" w:history="1">
              <w:r w:rsidRPr="00957B13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https://medclass-lk.ssmu.ru/school</w:t>
              </w:r>
            </w:hyperlink>
          </w:p>
        </w:tc>
        <w:tc>
          <w:tcPr>
            <w:tcW w:w="1417" w:type="dxa"/>
          </w:tcPr>
          <w:p w:rsidR="00120F9F" w:rsidRPr="00121327" w:rsidRDefault="00120F9F" w:rsidP="00E34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386"/>
        </w:trPr>
        <w:tc>
          <w:tcPr>
            <w:tcW w:w="2376" w:type="dxa"/>
          </w:tcPr>
          <w:p w:rsidR="00120F9F" w:rsidRPr="004D7D9A" w:rsidRDefault="00120F9F" w:rsidP="00E34F07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</w:tcPr>
          <w:p w:rsidR="00120F9F" w:rsidRPr="004D7D9A" w:rsidRDefault="00120F9F" w:rsidP="00E34F07">
            <w:pPr>
              <w:numPr>
                <w:ilvl w:val="0"/>
                <w:numId w:val="1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C2191" w:rsidRDefault="00120F9F" w:rsidP="00E34F07">
            <w:pPr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C219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Рабочая программа по предмету «Химия»</w:t>
            </w:r>
          </w:p>
          <w:p w:rsidR="00120F9F" w:rsidRPr="003C2191" w:rsidRDefault="00120F9F" w:rsidP="00E34F07">
            <w:pPr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C219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11 класс</w:t>
            </w:r>
          </w:p>
          <w:p w:rsidR="00120F9F" w:rsidRPr="003C2191" w:rsidRDefault="00120F9F" w:rsidP="00E34F07">
            <w:pPr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auto"/>
                <w:sz w:val="24"/>
                <w:szCs w:val="24"/>
                <w:highlight w:val="white"/>
              </w:rPr>
            </w:pPr>
            <w:hyperlink r:id="rId13" w:history="1">
              <w:r w:rsidRPr="00957B13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http://mol-mlschool1.edu.tomsk.ru/wp-content/uploads/2020/10/rabochaya-programma-himiya-10-11-klass-uglublennyj-kurs.pdf</w:t>
              </w:r>
            </w:hyperlink>
          </w:p>
        </w:tc>
        <w:tc>
          <w:tcPr>
            <w:tcW w:w="1417" w:type="dxa"/>
          </w:tcPr>
          <w:p w:rsidR="00120F9F" w:rsidRPr="00121327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  <w:t>166</w:t>
            </w:r>
          </w:p>
        </w:tc>
        <w:tc>
          <w:tcPr>
            <w:tcW w:w="1701" w:type="dxa"/>
            <w:gridSpan w:val="2"/>
          </w:tcPr>
          <w:p w:rsidR="00120F9F" w:rsidRPr="003C2191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C21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Рабочая программа </w:t>
            </w:r>
          </w:p>
          <w:p w:rsidR="00120F9F" w:rsidRPr="003C2191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C21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 внеурочной деятельности «От простого к сложному. Химия» 10 класс.</w:t>
            </w:r>
          </w:p>
          <w:p w:rsidR="00120F9F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120F9F" w:rsidRPr="003C2191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0F9F" w:rsidRPr="00121327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  <w:t>136</w:t>
            </w:r>
          </w:p>
        </w:tc>
        <w:tc>
          <w:tcPr>
            <w:tcW w:w="1984" w:type="dxa"/>
            <w:gridSpan w:val="2"/>
            <w:vMerge/>
          </w:tcPr>
          <w:p w:rsidR="00120F9F" w:rsidRDefault="00120F9F" w:rsidP="00E3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</w:tcPr>
          <w:p w:rsidR="00120F9F" w:rsidRPr="00121327" w:rsidRDefault="00120F9F" w:rsidP="00E34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91"/>
        </w:trPr>
        <w:tc>
          <w:tcPr>
            <w:tcW w:w="2376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 xml:space="preserve">технологический </w:t>
            </w:r>
          </w:p>
        </w:tc>
        <w:tc>
          <w:tcPr>
            <w:tcW w:w="3119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агрокласс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космокласс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Роснефть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  <w:lang w:val="en-US"/>
              </w:rPr>
              <w:t>IT</w:t>
            </w:r>
            <w:r w:rsidRPr="004D7D9A">
              <w:rPr>
                <w:rFonts w:ascii="PT Astra Serif" w:hAnsi="PT Astra Serif" w:cs="Times New Roman"/>
                <w:color w:val="auto"/>
              </w:rPr>
              <w:t>-класс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Инженерный класс</w:t>
            </w:r>
          </w:p>
          <w:p w:rsidR="00120F9F" w:rsidRPr="004D7D9A" w:rsidRDefault="00120F9F" w:rsidP="004D7D9A">
            <w:pPr>
              <w:pStyle w:val="ListParagraph"/>
              <w:numPr>
                <w:ilvl w:val="0"/>
                <w:numId w:val="1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другая направленность</w:t>
            </w:r>
          </w:p>
        </w:tc>
        <w:tc>
          <w:tcPr>
            <w:tcW w:w="1984" w:type="dxa"/>
          </w:tcPr>
          <w:p w:rsidR="00120F9F" w:rsidRPr="004D7D9A" w:rsidRDefault="00120F9F" w:rsidP="004D7D9A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8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 w:val="restart"/>
          </w:tcPr>
          <w:p w:rsidR="00120F9F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Универсальный</w:t>
            </w:r>
          </w:p>
          <w:p w:rsidR="00120F9F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  <w:p w:rsidR="00120F9F" w:rsidRPr="004D7D9A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</w:tcPr>
          <w:p w:rsidR="00120F9F" w:rsidRPr="004D7D9A" w:rsidRDefault="00120F9F" w:rsidP="00A14A92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МБОУ «Могочинская СОШ»</w:t>
            </w:r>
          </w:p>
        </w:tc>
        <w:tc>
          <w:tcPr>
            <w:tcW w:w="1984" w:type="dxa"/>
          </w:tcPr>
          <w:p w:rsidR="00120F9F" w:rsidRPr="001E76E8" w:rsidRDefault="00120F9F" w:rsidP="00A14A92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Русский язык, математика, история, география, биология,</w:t>
            </w:r>
          </w:p>
          <w:p w:rsidR="00120F9F" w:rsidRPr="001E76E8" w:rsidRDefault="00120F9F" w:rsidP="00A14A92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 физика, информатика</w:t>
            </w:r>
          </w:p>
          <w:p w:rsidR="00120F9F" w:rsidRPr="001E76E8" w:rsidRDefault="00120F9F" w:rsidP="00A14A92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hyperlink r:id="rId14" w:history="1"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http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://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mogschool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.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edu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.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tomsk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.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ru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/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rabochie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-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programmy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-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  <w:lang w:val="en-US"/>
                </w:rPr>
                <w:t>pedagogov</w:t>
              </w:r>
              <w:r w:rsidRPr="001E76E8">
                <w:rPr>
                  <w:rStyle w:val="Hyperlink"/>
                  <w:rFonts w:ascii="PT Astra Serif" w:hAnsi="PT Astra Serif"/>
                  <w:shd w:val="clear" w:color="auto" w:fill="FFFFFF"/>
                </w:rPr>
                <w:t>/</w:t>
              </w:r>
            </w:hyperlink>
          </w:p>
          <w:p w:rsidR="00120F9F" w:rsidRPr="001E76E8" w:rsidRDefault="00120F9F" w:rsidP="00A14A92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Pr="001E76E8" w:rsidRDefault="00120F9F" w:rsidP="00A14A92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1E76E8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3</w:t>
            </w:r>
          </w:p>
          <w:p w:rsidR="00120F9F" w:rsidRPr="001E76E8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  <w:p w:rsidR="00120F9F" w:rsidRPr="001E76E8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4</w:t>
            </w:r>
          </w:p>
          <w:p w:rsidR="00120F9F" w:rsidRPr="001E76E8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3</w:t>
            </w:r>
          </w:p>
          <w:p w:rsidR="00120F9F" w:rsidRPr="001E76E8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3</w:t>
            </w:r>
          </w:p>
          <w:p w:rsidR="00120F9F" w:rsidRPr="001E76E8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5</w:t>
            </w:r>
          </w:p>
          <w:p w:rsidR="00120F9F" w:rsidRPr="001E76E8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1E76E8">
              <w:rPr>
                <w:rFonts w:ascii="PT Astra Serif" w:hAnsi="PT Astra Serif" w:cs="Times New Roman"/>
                <w:color w:val="auto"/>
                <w:shd w:val="clear" w:color="auto" w:fill="FFFFFF"/>
              </w:rPr>
              <w:t>4</w:t>
            </w:r>
          </w:p>
        </w:tc>
        <w:tc>
          <w:tcPr>
            <w:tcW w:w="1701" w:type="dxa"/>
            <w:gridSpan w:val="2"/>
          </w:tcPr>
          <w:p w:rsidR="00120F9F" w:rsidRPr="004D7D9A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8" w:type="dxa"/>
          </w:tcPr>
          <w:p w:rsidR="00120F9F" w:rsidRPr="004D7D9A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A14A92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 w:val="restart"/>
          </w:tcPr>
          <w:p w:rsidR="00120F9F" w:rsidRPr="00121327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Times New Roman" w:hAnsi="Times New Roman" w:cs="Calibri"/>
                <w:color w:val="auto"/>
                <w:highlight w:val="white"/>
              </w:rPr>
            </w:pPr>
            <w:r>
              <w:rPr>
                <w:rFonts w:ascii="PT Astra Serif" w:hAnsi="PT Astra Serif" w:cs="Times New Roman"/>
                <w:color w:val="auto"/>
              </w:rPr>
              <w:t>МАОУ «Молчановская СОШ №1»</w:t>
            </w:r>
          </w:p>
        </w:tc>
        <w:tc>
          <w:tcPr>
            <w:tcW w:w="1984" w:type="dxa"/>
          </w:tcPr>
          <w:p w:rsidR="00120F9F" w:rsidRPr="00121327" w:rsidRDefault="00120F9F" w:rsidP="00C961DD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b/>
                <w:color w:val="auto"/>
                <w:highlight w:val="white"/>
              </w:rPr>
              <w:t>Рабочая программа по предмету «Математика»</w:t>
            </w:r>
          </w:p>
          <w:p w:rsidR="00120F9F" w:rsidRPr="00121327" w:rsidRDefault="00120F9F" w:rsidP="00C961DD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b/>
                <w:color w:val="auto"/>
                <w:highlight w:val="white"/>
              </w:rPr>
              <w:t>10-11 класс.</w:t>
            </w:r>
          </w:p>
          <w:p w:rsidR="00120F9F" w:rsidRPr="00121327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hyperlink r:id="rId15" w:history="1">
              <w:r w:rsidRPr="00957B13">
                <w:rPr>
                  <w:rStyle w:val="Hyperlink"/>
                  <w:rFonts w:ascii="Times New Roman" w:hAnsi="Times New Roman" w:cs="Calibri"/>
                </w:rPr>
                <w:t>http://mol-mlschool1.edu.tomsk.ru/wp-content/uploads/2021/08/1rp-po-matematike-10-11-klass_uglublennyj-uroven.pdf</w:t>
              </w:r>
            </w:hyperlink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Default="00120F9F" w:rsidP="007408C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D56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«От простого к сложному. Информатика» </w:t>
            </w:r>
          </w:p>
          <w:p w:rsidR="00120F9F" w:rsidRPr="0087778C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white"/>
              </w:rPr>
            </w:pPr>
            <w:r w:rsidRPr="007D56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,11</w:t>
            </w:r>
            <w:r w:rsidRPr="007D56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кл.</w:t>
            </w:r>
            <w:r w:rsidRPr="0087778C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418" w:type="dxa"/>
          </w:tcPr>
          <w:p w:rsidR="00120F9F" w:rsidRPr="007408CC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3</w:t>
            </w:r>
          </w:p>
          <w:p w:rsidR="00120F9F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  <w:p w:rsidR="00120F9F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  <w:p w:rsidR="00120F9F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  <w:p w:rsidR="00120F9F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  <w:p w:rsidR="00120F9F" w:rsidRPr="00603B93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C961DD">
            <w:pPr>
              <w:pStyle w:val="a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1327">
              <w:rPr>
                <w:rFonts w:ascii="Times New Roman" w:hAnsi="Times New Roman"/>
                <w:b/>
              </w:rPr>
              <w:t>Рабочая программа по предмету «Русский язык»</w:t>
            </w:r>
          </w:p>
          <w:p w:rsidR="00120F9F" w:rsidRPr="00121327" w:rsidRDefault="00120F9F" w:rsidP="00C961DD">
            <w:pPr>
              <w:pStyle w:val="a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1327">
              <w:rPr>
                <w:rFonts w:ascii="Times New Roman" w:hAnsi="Times New Roman"/>
                <w:b/>
              </w:rPr>
              <w:t>10-11 класс</w:t>
            </w:r>
          </w:p>
          <w:p w:rsidR="00120F9F" w:rsidRPr="00121327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hyperlink r:id="rId16" w:history="1">
              <w:r w:rsidRPr="00957B13">
                <w:rPr>
                  <w:rStyle w:val="Hyperlink"/>
                  <w:rFonts w:ascii="Times New Roman" w:hAnsi="Times New Roman" w:cs="Microsoft JhengHei"/>
                </w:rPr>
                <w:t>http://mol-mlschool1.edu.tomsk.ru/wp-content/uploads/2021/10/profil-baza-golczova-babajczeva-v.v.-10-11-rabochaya-programma10-11-s-izmeneniyami.pdf</w:t>
              </w:r>
            </w:hyperlink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Pr="007E0319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E0319">
              <w:rPr>
                <w:rFonts w:ascii="Times New Roman" w:hAnsi="Times New Roman" w:cs="Times New Roman"/>
                <w:color w:val="auto"/>
              </w:rPr>
              <w:t xml:space="preserve">«От простого к сложному. Математика» </w:t>
            </w:r>
            <w:r>
              <w:rPr>
                <w:rFonts w:ascii="Times New Roman" w:hAnsi="Times New Roman" w:cs="Times New Roman"/>
                <w:color w:val="auto"/>
              </w:rPr>
              <w:t>10,</w:t>
            </w:r>
            <w:r w:rsidRPr="007E0319">
              <w:rPr>
                <w:rFonts w:ascii="Times New Roman" w:hAnsi="Times New Roman" w:cs="Times New Roman"/>
                <w:color w:val="auto"/>
              </w:rPr>
              <w:t>11 кл.</w:t>
            </w:r>
          </w:p>
        </w:tc>
        <w:tc>
          <w:tcPr>
            <w:tcW w:w="1418" w:type="dxa"/>
          </w:tcPr>
          <w:p w:rsidR="00120F9F" w:rsidRPr="007E0319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 w:val="restart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 w:val="restart"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C961DD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b/>
                <w:color w:val="auto"/>
                <w:highlight w:val="white"/>
              </w:rPr>
              <w:t>Рабочая программа по предмету «Право»</w:t>
            </w:r>
          </w:p>
          <w:p w:rsidR="00120F9F" w:rsidRPr="00121327" w:rsidRDefault="00120F9F" w:rsidP="00C961DD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b/>
                <w:color w:val="auto"/>
                <w:highlight w:val="white"/>
              </w:rPr>
              <w:t>10-11 класс.</w:t>
            </w:r>
          </w:p>
          <w:p w:rsidR="00120F9F" w:rsidRPr="00121327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hyperlink r:id="rId17" w:history="1">
              <w:r w:rsidRPr="00957B13">
                <w:rPr>
                  <w:rStyle w:val="Hyperlink"/>
                  <w:rFonts w:ascii="Times New Roman" w:hAnsi="Times New Roman" w:cs="Calibri"/>
                </w:rPr>
                <w:t>http://mol-mlschool1.edu.tomsk.ru/wp-content/uploads/2021/10/pravo-10-11-klass.pdf</w:t>
              </w:r>
            </w:hyperlink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B48F5">
              <w:rPr>
                <w:rFonts w:ascii="Times New Roman" w:hAnsi="Times New Roman" w:cs="Times New Roman"/>
                <w:color w:val="auto"/>
              </w:rPr>
              <w:t>«От простого к сложному. Химия» 10</w:t>
            </w:r>
            <w:r>
              <w:rPr>
                <w:rFonts w:ascii="Times New Roman" w:hAnsi="Times New Roman" w:cs="Times New Roman"/>
                <w:color w:val="auto"/>
              </w:rPr>
              <w:t xml:space="preserve">,11 </w:t>
            </w:r>
            <w:r w:rsidRPr="000B48F5">
              <w:rPr>
                <w:rFonts w:ascii="Times New Roman" w:hAnsi="Times New Roman" w:cs="Times New Roman"/>
                <w:color w:val="auto"/>
              </w:rPr>
              <w:t xml:space="preserve"> кл.</w:t>
            </w:r>
          </w:p>
        </w:tc>
        <w:tc>
          <w:tcPr>
            <w:tcW w:w="1418" w:type="dxa"/>
          </w:tcPr>
          <w:p w:rsidR="00120F9F" w:rsidRPr="000B48F5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C961D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C961D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C961DD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b/>
                <w:color w:val="auto"/>
                <w:highlight w:val="white"/>
              </w:rPr>
              <w:t>Рабочая программа по предмету «Биология»</w:t>
            </w:r>
          </w:p>
          <w:p w:rsidR="00120F9F" w:rsidRPr="00121327" w:rsidRDefault="00120F9F" w:rsidP="00C961DD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b/>
                <w:color w:val="auto"/>
                <w:highlight w:val="white"/>
              </w:rPr>
              <w:t>11 класс</w:t>
            </w:r>
          </w:p>
          <w:p w:rsidR="00120F9F" w:rsidRPr="00121327" w:rsidRDefault="00120F9F" w:rsidP="00C961DD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  <w:highlight w:val="white"/>
              </w:rPr>
            </w:pPr>
            <w:hyperlink r:id="rId18" w:history="1">
              <w:r w:rsidRPr="00957B13">
                <w:rPr>
                  <w:rStyle w:val="Hyperlink"/>
                  <w:rFonts w:ascii="Times New Roman" w:hAnsi="Times New Roman" w:cs="Calibri"/>
                </w:rPr>
                <w:t>http://mol-mlschool1.edu.tomsk.ru/wp-content/uploads/2020/10/rabochaya-programma-biologiya-uglublennyj.pdf</w:t>
              </w:r>
            </w:hyperlink>
          </w:p>
        </w:tc>
        <w:tc>
          <w:tcPr>
            <w:tcW w:w="1417" w:type="dxa"/>
          </w:tcPr>
          <w:p w:rsidR="00120F9F" w:rsidRPr="000B48F5" w:rsidRDefault="00120F9F" w:rsidP="00C96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Default="00120F9F" w:rsidP="00C96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B48F5">
              <w:rPr>
                <w:rFonts w:ascii="Times New Roman" w:hAnsi="Times New Roman" w:cs="Times New Roman"/>
                <w:color w:val="auto"/>
              </w:rPr>
              <w:t>«От простого к сложному. Физика»</w:t>
            </w:r>
          </w:p>
          <w:p w:rsidR="00120F9F" w:rsidRPr="000B48F5" w:rsidRDefault="00120F9F" w:rsidP="00C96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10,</w:t>
            </w:r>
            <w:r w:rsidRPr="000B48F5">
              <w:rPr>
                <w:rFonts w:ascii="Times New Roman" w:hAnsi="Times New Roman" w:cs="Times New Roman"/>
                <w:color w:val="auto"/>
              </w:rPr>
              <w:t xml:space="preserve"> 11 кл.</w:t>
            </w:r>
          </w:p>
        </w:tc>
        <w:tc>
          <w:tcPr>
            <w:tcW w:w="1418" w:type="dxa"/>
          </w:tcPr>
          <w:p w:rsidR="00120F9F" w:rsidRPr="000B48F5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C961D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C961D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C961D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C961D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A42324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b/>
                <w:color w:val="auto"/>
                <w:highlight w:val="white"/>
              </w:rPr>
              <w:t>Рабочая программа по предмету «Химия»</w:t>
            </w:r>
          </w:p>
          <w:p w:rsidR="00120F9F" w:rsidRPr="00121327" w:rsidRDefault="00120F9F" w:rsidP="00A42324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  <w:highlight w:val="white"/>
              </w:rPr>
            </w:pPr>
            <w:r w:rsidRPr="00121327">
              <w:rPr>
                <w:rFonts w:ascii="Times New Roman" w:hAnsi="Times New Roman" w:cs="Calibri"/>
                <w:color w:val="auto"/>
                <w:highlight w:val="white"/>
              </w:rPr>
              <w:t>11 класс</w:t>
            </w:r>
          </w:p>
          <w:p w:rsidR="00120F9F" w:rsidRPr="00121327" w:rsidRDefault="00120F9F" w:rsidP="00A42324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auto"/>
                <w:highlight w:val="white"/>
              </w:rPr>
            </w:pPr>
            <w:hyperlink r:id="rId19" w:history="1">
              <w:r w:rsidRPr="00957B13">
                <w:rPr>
                  <w:rStyle w:val="Hyperlink"/>
                  <w:rFonts w:ascii="Times New Roman" w:hAnsi="Times New Roman" w:cs="Calibri"/>
                </w:rPr>
                <w:t>http://mol-mlschool1.edu.tomsk.ru/wp-content/uploads/2020/10/rabochaya-programma-himiya-10-11-klass-uglublennyj-kurs.pdf</w:t>
              </w:r>
            </w:hyperlink>
          </w:p>
        </w:tc>
        <w:tc>
          <w:tcPr>
            <w:tcW w:w="1417" w:type="dxa"/>
          </w:tcPr>
          <w:p w:rsidR="00120F9F" w:rsidRPr="000B48F5" w:rsidRDefault="00120F9F" w:rsidP="00C96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Default="00120F9F" w:rsidP="00C96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B48F5">
              <w:rPr>
                <w:rFonts w:ascii="Times New Roman" w:hAnsi="Times New Roman" w:cs="Times New Roman"/>
                <w:color w:val="auto"/>
              </w:rPr>
              <w:t xml:space="preserve">«От простого к сложному. </w:t>
            </w:r>
            <w:r>
              <w:rPr>
                <w:rFonts w:ascii="Times New Roman" w:hAnsi="Times New Roman" w:cs="Times New Roman"/>
                <w:color w:val="auto"/>
              </w:rPr>
              <w:t>Обществознание</w:t>
            </w:r>
            <w:r w:rsidRPr="000B48F5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120F9F" w:rsidRPr="000B48F5" w:rsidRDefault="00120F9F" w:rsidP="00C96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10,11 кл.</w:t>
            </w:r>
          </w:p>
        </w:tc>
        <w:tc>
          <w:tcPr>
            <w:tcW w:w="1418" w:type="dxa"/>
          </w:tcPr>
          <w:p w:rsidR="00120F9F" w:rsidRPr="000B48F5" w:rsidRDefault="00120F9F" w:rsidP="00C96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C961D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C961D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 w:val="restart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 w:val="restart"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Pr="007E0319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«3D-моделирование» (Лисицына А.С.)</w:t>
            </w:r>
          </w:p>
        </w:tc>
        <w:tc>
          <w:tcPr>
            <w:tcW w:w="1418" w:type="dxa"/>
          </w:tcPr>
          <w:p w:rsidR="00120F9F" w:rsidRPr="007E0319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Pr="007E0319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 простого к сложному. История» 10,11 кл.</w:t>
            </w:r>
          </w:p>
        </w:tc>
        <w:tc>
          <w:tcPr>
            <w:tcW w:w="1418" w:type="dxa"/>
          </w:tcPr>
          <w:p w:rsidR="00120F9F" w:rsidRPr="007E0319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 простого к сложному. Биология»</w:t>
            </w:r>
          </w:p>
          <w:p w:rsidR="00120F9F" w:rsidRPr="007E0319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10,11 кл.</w:t>
            </w:r>
          </w:p>
        </w:tc>
        <w:tc>
          <w:tcPr>
            <w:tcW w:w="1418" w:type="dxa"/>
          </w:tcPr>
          <w:p w:rsidR="00120F9F" w:rsidRPr="007E0319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Pr="007E0319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 простого к сложному. География» 10,11 кл.</w:t>
            </w:r>
          </w:p>
        </w:tc>
        <w:tc>
          <w:tcPr>
            <w:tcW w:w="1418" w:type="dxa"/>
          </w:tcPr>
          <w:p w:rsidR="00120F9F" w:rsidRPr="007E0319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Pr="007E0319" w:rsidRDefault="00120F9F" w:rsidP="0043284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 простого к сложному. Литература» 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,11</w:t>
            </w: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кл.</w:t>
            </w:r>
          </w:p>
        </w:tc>
        <w:tc>
          <w:tcPr>
            <w:tcW w:w="1418" w:type="dxa"/>
          </w:tcPr>
          <w:p w:rsidR="00120F9F" w:rsidRPr="007E0319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43284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21327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</w:tcPr>
          <w:p w:rsidR="00120F9F" w:rsidRPr="000B48F5" w:rsidRDefault="00120F9F" w:rsidP="004328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701" w:type="dxa"/>
            <w:gridSpan w:val="2"/>
          </w:tcPr>
          <w:p w:rsidR="00120F9F" w:rsidRDefault="00120F9F" w:rsidP="0043284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«От простого к сложному. Английский язык» </w:t>
            </w:r>
          </w:p>
          <w:p w:rsidR="00120F9F" w:rsidRPr="007E0319" w:rsidRDefault="00120F9F" w:rsidP="0043284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,11</w:t>
            </w:r>
            <w:r w:rsidRPr="007E03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кл.</w:t>
            </w:r>
          </w:p>
        </w:tc>
        <w:tc>
          <w:tcPr>
            <w:tcW w:w="1418" w:type="dxa"/>
          </w:tcPr>
          <w:p w:rsidR="00120F9F" w:rsidRPr="007E0319" w:rsidRDefault="00120F9F" w:rsidP="00432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984" w:type="dxa"/>
            <w:gridSpan w:val="2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3284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</w:tcPr>
          <w:p w:rsidR="00120F9F" w:rsidRDefault="00120F9F" w:rsidP="0087778C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МАОУ «Сулзатская СОШ»</w:t>
            </w:r>
          </w:p>
        </w:tc>
        <w:tc>
          <w:tcPr>
            <w:tcW w:w="1984" w:type="dxa"/>
          </w:tcPr>
          <w:p w:rsidR="00120F9F" w:rsidRPr="009616B3" w:rsidRDefault="00120F9F" w:rsidP="00603B93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9616B3">
              <w:rPr>
                <w:rFonts w:ascii="PT Astra Serif" w:hAnsi="PT Astra Serif" w:cs="Times New Roman"/>
                <w:color w:val="auto"/>
                <w:shd w:val="clear" w:color="auto" w:fill="FFFFFF"/>
              </w:rPr>
              <w:t>*Математика (11кл)</w:t>
            </w: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 программа Молчановской СОШ №1</w:t>
            </w:r>
          </w:p>
          <w:p w:rsidR="00120F9F" w:rsidRDefault="00120F9F" w:rsidP="0087778C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(сетевое взаимодействие)</w:t>
            </w:r>
          </w:p>
          <w:p w:rsidR="00120F9F" w:rsidRPr="00603B93" w:rsidRDefault="00120F9F" w:rsidP="0087778C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hyperlink r:id="rId20" w:history="1">
              <w:r w:rsidRPr="00957B13">
                <w:rPr>
                  <w:rStyle w:val="Hyperlink"/>
                  <w:rFonts w:ascii="PT Astra Serif" w:hAnsi="PT Astra Serif"/>
                  <w:shd w:val="clear" w:color="auto" w:fill="FFFFFF"/>
                </w:rPr>
                <w:t>http://mol-mlschool1.edu.tomsk.ru/rabochie-programmy</w:t>
              </w:r>
            </w:hyperlink>
          </w:p>
          <w:p w:rsidR="00120F9F" w:rsidRPr="009616B3" w:rsidRDefault="00120F9F" w:rsidP="00603B93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9616B3">
              <w:rPr>
                <w:rFonts w:ascii="PT Astra Serif" w:hAnsi="PT Astra Serif" w:cs="Times New Roman"/>
                <w:color w:val="auto"/>
                <w:shd w:val="clear" w:color="auto" w:fill="FFFFFF"/>
              </w:rPr>
              <w:t>*Информатика (11 кл)</w:t>
            </w: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 программа Молчановской СОШ №1</w:t>
            </w:r>
          </w:p>
          <w:p w:rsidR="00120F9F" w:rsidRDefault="00120F9F" w:rsidP="00603B93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(сетевое взаимодействие)</w:t>
            </w:r>
          </w:p>
          <w:p w:rsidR="00120F9F" w:rsidRPr="00603B93" w:rsidRDefault="00120F9F" w:rsidP="0087778C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hyperlink r:id="rId21" w:history="1">
              <w:r w:rsidRPr="00957B13">
                <w:rPr>
                  <w:rStyle w:val="Hyperlink"/>
                  <w:rFonts w:ascii="PT Astra Serif" w:hAnsi="PT Astra Serif"/>
                  <w:shd w:val="clear" w:color="auto" w:fill="FFFFFF"/>
                </w:rPr>
                <w:t>http://mol-mlschool1.edu.tomsk.ru/rabochie-programmy</w:t>
              </w:r>
            </w:hyperlink>
          </w:p>
          <w:p w:rsidR="00120F9F" w:rsidRDefault="00120F9F" w:rsidP="0087778C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9616B3">
              <w:rPr>
                <w:rFonts w:ascii="PT Astra Serif" w:hAnsi="PT Astra Serif" w:cs="Times New Roman"/>
                <w:color w:val="auto"/>
                <w:shd w:val="clear" w:color="auto" w:fill="FFFFFF"/>
              </w:rPr>
              <w:t>История (10 кл)</w:t>
            </w:r>
          </w:p>
          <w:p w:rsidR="00120F9F" w:rsidRPr="00603B93" w:rsidRDefault="00120F9F" w:rsidP="00603B93">
            <w:pPr>
              <w:jc w:val="center"/>
              <w:rPr>
                <w:sz w:val="18"/>
                <w:szCs w:val="18"/>
              </w:rPr>
            </w:pPr>
            <w:hyperlink r:id="rId22" w:history="1">
              <w:r w:rsidRPr="00603B93">
                <w:rPr>
                  <w:rStyle w:val="Hyperlink"/>
                  <w:sz w:val="18"/>
                  <w:szCs w:val="18"/>
                </w:rPr>
                <w:t>http://mol-slzschool.edu.tomsk.ru/sites/default/files/Annotacii/rp_istoriya_10-11_klassy_uglubl.pdf</w:t>
              </w:r>
            </w:hyperlink>
          </w:p>
          <w:p w:rsidR="00120F9F" w:rsidRPr="009616B3" w:rsidRDefault="00120F9F" w:rsidP="0087778C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9616B3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9616B3"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  <w:p w:rsidR="00120F9F" w:rsidRPr="009616B3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Pr="009616B3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9616B3">
              <w:rPr>
                <w:rFonts w:ascii="PT Astra Serif" w:hAnsi="PT Astra Serif" w:cs="Times New Roman"/>
                <w:color w:val="auto"/>
                <w:shd w:val="clear" w:color="auto" w:fill="FFFFFF"/>
              </w:rPr>
              <w:t>4</w:t>
            </w:r>
          </w:p>
          <w:p w:rsidR="00120F9F" w:rsidRPr="009616B3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9616B3">
              <w:rPr>
                <w:rFonts w:ascii="PT Astra Serif" w:hAnsi="PT Astra Serif" w:cs="Times New Roman"/>
                <w:color w:val="auto"/>
                <w:shd w:val="clear" w:color="auto" w:fill="FFFFFF"/>
              </w:rPr>
              <w:t>4</w:t>
            </w: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  <w:p w:rsidR="00120F9F" w:rsidRPr="009616B3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4</w:t>
            </w:r>
          </w:p>
        </w:tc>
        <w:tc>
          <w:tcPr>
            <w:tcW w:w="1701" w:type="dxa"/>
            <w:gridSpan w:val="2"/>
          </w:tcPr>
          <w:p w:rsidR="00120F9F" w:rsidRPr="000B48F5" w:rsidRDefault="00120F9F" w:rsidP="008777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1418" w:type="dxa"/>
          </w:tcPr>
          <w:p w:rsidR="00120F9F" w:rsidRPr="000B48F5" w:rsidRDefault="00120F9F" w:rsidP="0087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87778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</w:tcPr>
          <w:p w:rsidR="00120F9F" w:rsidRPr="004D7D9A" w:rsidRDefault="00120F9F" w:rsidP="007408C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</w:tcPr>
          <w:p w:rsidR="00120F9F" w:rsidRDefault="00120F9F" w:rsidP="007408CC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МАОУ «Суйгинская СОШ»</w:t>
            </w:r>
          </w:p>
        </w:tc>
        <w:tc>
          <w:tcPr>
            <w:tcW w:w="1984" w:type="dxa"/>
          </w:tcPr>
          <w:p w:rsidR="00120F9F" w:rsidRPr="005E4190" w:rsidRDefault="00120F9F" w:rsidP="005E4190">
            <w:pPr>
              <w:shd w:val="clear" w:color="auto" w:fill="FFFFFF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5E419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Математика</w:t>
            </w:r>
          </w:p>
          <w:p w:rsidR="00120F9F" w:rsidRPr="005E4190" w:rsidRDefault="00120F9F" w:rsidP="005E4190">
            <w:pPr>
              <w:shd w:val="clear" w:color="auto" w:fill="FFFFFF"/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</w:pPr>
            <w:hyperlink r:id="rId23" w:history="1">
              <w:r w:rsidRPr="00957B13">
                <w:rPr>
                  <w:rStyle w:val="Hyperlink"/>
                  <w:rFonts w:ascii="Times New Roman" w:eastAsia="Batang" w:hAnsi="Times New Roman"/>
                  <w:sz w:val="23"/>
                  <w:szCs w:val="23"/>
                  <w:lang w:eastAsia="ko-KR"/>
                </w:rPr>
                <w:t>http://mol-</w:t>
              </w:r>
            </w:hyperlink>
          </w:p>
          <w:p w:rsidR="00120F9F" w:rsidRPr="005E4190" w:rsidRDefault="00120F9F" w:rsidP="005E4190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</w:pPr>
            <w:r w:rsidRPr="005E4190"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  <w:t>sgschool.edu</w:t>
            </w:r>
          </w:p>
          <w:p w:rsidR="00120F9F" w:rsidRPr="005E4190" w:rsidRDefault="00120F9F" w:rsidP="005E4190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</w:pPr>
            <w:r w:rsidRPr="005E4190"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  <w:t>.tomsk.ru/</w:t>
            </w:r>
          </w:p>
          <w:p w:rsidR="00120F9F" w:rsidRPr="005E4190" w:rsidRDefault="00120F9F" w:rsidP="005E4190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</w:pPr>
            <w:r w:rsidRPr="005E4190"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  <w:t>рабочие-</w:t>
            </w:r>
          </w:p>
          <w:p w:rsidR="00120F9F" w:rsidRPr="005E4190" w:rsidRDefault="00120F9F" w:rsidP="005E4190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</w:pPr>
            <w:r w:rsidRPr="005E4190"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  <w:t>программы-</w:t>
            </w:r>
          </w:p>
          <w:p w:rsidR="00120F9F" w:rsidRPr="005E4190" w:rsidRDefault="00120F9F" w:rsidP="005E4190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</w:pPr>
            <w:r w:rsidRPr="005E4190"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  <w:t>по-</w:t>
            </w:r>
          </w:p>
          <w:p w:rsidR="00120F9F" w:rsidRPr="005E4190" w:rsidRDefault="00120F9F" w:rsidP="005E4190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</w:pPr>
            <w:r w:rsidRPr="005E4190">
              <w:rPr>
                <w:rFonts w:ascii="Times New Roman" w:eastAsia="Batang" w:hAnsi="Times New Roman" w:cs="Times New Roman"/>
                <w:color w:val="262633"/>
                <w:sz w:val="23"/>
                <w:szCs w:val="23"/>
                <w:lang w:eastAsia="ko-KR"/>
              </w:rPr>
              <w:t>математике/</w:t>
            </w:r>
          </w:p>
          <w:p w:rsidR="00120F9F" w:rsidRPr="00DB6CE1" w:rsidRDefault="00120F9F" w:rsidP="007408CC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DB6CE1" w:rsidRDefault="00120F9F" w:rsidP="007408C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DB6CE1"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7408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7408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7408C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7408CC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 w:val="restart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 w:val="restart"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МАОУ «Молчановская СОШ №2»</w:t>
            </w:r>
          </w:p>
        </w:tc>
        <w:tc>
          <w:tcPr>
            <w:tcW w:w="1984" w:type="dxa"/>
          </w:tcPr>
          <w:p w:rsidR="00120F9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hyperlink r:id="rId24" w:history="1">
              <w:r w:rsidRPr="001F146F">
                <w:rPr>
                  <w:rStyle w:val="Hyperlink"/>
                  <w:rFonts w:ascii="PT Astra Serif" w:hAnsi="PT Astra Serif"/>
                  <w:shd w:val="clear" w:color="auto" w:fill="FFFFFF"/>
                </w:rPr>
                <w:t>http://mol-mlschool2.edu.tomsk.ru/obrazovanie/rabochie-programmy/</w:t>
              </w:r>
            </w:hyperlink>
          </w:p>
          <w:p w:rsidR="00120F9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  <w:sz w:val="24"/>
                <w:szCs w:val="24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1417" w:type="dxa"/>
          </w:tcPr>
          <w:p w:rsidR="00120F9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  <w:p w:rsidR="00120F9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  <w:p w:rsidR="00120F9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  <w:p w:rsidR="00120F9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  <w:p w:rsidR="00120F9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  <w:p w:rsidR="00120F9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  <w:p w:rsidR="00120F9F" w:rsidRPr="001F146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3B559D">
              <w:rPr>
                <w:rFonts w:ascii="Times New Roman" w:hAnsi="Times New Roman" w:cs="Times New Roman"/>
              </w:rPr>
              <w:t>ЭК Биология  «</w:t>
            </w:r>
            <w:r w:rsidRPr="003B559D">
              <w:rPr>
                <w:rFonts w:ascii="Times New Roman" w:eastAsia="Gulim" w:hAnsi="Times New Roman" w:cs="Times New Roman"/>
              </w:rPr>
              <w:t>Особенности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индивидуального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развития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организма</w:t>
            </w:r>
            <w:r w:rsidRPr="003B55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120F9F" w:rsidRPr="003B559D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0,5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3B559D">
              <w:rPr>
                <w:rFonts w:ascii="Times New Roman" w:hAnsi="Times New Roman" w:cs="Times New Roman"/>
              </w:rPr>
              <w:t>ЭК Биология «</w:t>
            </w:r>
            <w:r w:rsidRPr="003B559D">
              <w:rPr>
                <w:rFonts w:ascii="Times New Roman" w:eastAsia="Gulim" w:hAnsi="Times New Roman" w:cs="Times New Roman"/>
              </w:rPr>
              <w:t>Клетки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и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ткани</w:t>
            </w:r>
            <w:r w:rsidRPr="003B55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120F9F" w:rsidRPr="003B559D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0,5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3B559D">
              <w:rPr>
                <w:rFonts w:ascii="Times New Roman" w:hAnsi="Times New Roman" w:cs="Times New Roman"/>
              </w:rPr>
              <w:t xml:space="preserve">ЭК </w:t>
            </w:r>
            <w:r w:rsidRPr="003B559D">
              <w:rPr>
                <w:rFonts w:ascii="Times New Roman" w:eastAsia="Gulim" w:hAnsi="Times New Roman" w:cs="Times New Roman"/>
              </w:rPr>
              <w:t>География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России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и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мира</w:t>
            </w:r>
            <w:r w:rsidRPr="003B55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120F9F" w:rsidRPr="003B559D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3B559D">
              <w:rPr>
                <w:rFonts w:ascii="Times New Roman" w:hAnsi="Times New Roman" w:cs="Times New Roman"/>
              </w:rPr>
              <w:t>ЭК История «</w:t>
            </w:r>
            <w:r w:rsidRPr="003B559D">
              <w:rPr>
                <w:rFonts w:ascii="Times New Roman" w:eastAsia="Gulim" w:hAnsi="Times New Roman" w:cs="Times New Roman"/>
              </w:rPr>
              <w:t>Теория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и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практика</w:t>
            </w:r>
            <w:r w:rsidRPr="003B55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120F9F" w:rsidRPr="003B559D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3B559D">
              <w:rPr>
                <w:rFonts w:ascii="Times New Roman" w:hAnsi="Times New Roman" w:cs="Times New Roman"/>
              </w:rPr>
              <w:t>ЭК Обществознание «</w:t>
            </w:r>
            <w:r w:rsidRPr="003B559D">
              <w:rPr>
                <w:rFonts w:ascii="Times New Roman" w:eastAsia="Gulim" w:hAnsi="Times New Roman" w:cs="Times New Roman"/>
              </w:rPr>
              <w:t>Человек</w:t>
            </w:r>
            <w:r w:rsidRPr="003B559D">
              <w:rPr>
                <w:rFonts w:ascii="Times New Roman" w:hAnsi="Times New Roman" w:cs="Times New Roman"/>
              </w:rPr>
              <w:t xml:space="preserve">. </w:t>
            </w:r>
            <w:r w:rsidRPr="003B559D">
              <w:rPr>
                <w:rFonts w:ascii="Times New Roman" w:eastAsia="Gulim" w:hAnsi="Times New Roman" w:cs="Times New Roman"/>
              </w:rPr>
              <w:t>Общество</w:t>
            </w:r>
            <w:r w:rsidRPr="003B559D">
              <w:rPr>
                <w:rFonts w:ascii="Times New Roman" w:hAnsi="Times New Roman" w:cs="Times New Roman"/>
              </w:rPr>
              <w:t xml:space="preserve">. </w:t>
            </w:r>
            <w:r w:rsidRPr="003B559D">
              <w:rPr>
                <w:rFonts w:ascii="Times New Roman" w:eastAsia="Gulim" w:hAnsi="Times New Roman" w:cs="Times New Roman"/>
              </w:rPr>
              <w:t>Социальная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и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духовная</w:t>
            </w:r>
            <w:r w:rsidRPr="003B559D">
              <w:rPr>
                <w:rFonts w:ascii="Times New Roman" w:hAnsi="Times New Roman" w:cs="Times New Roman"/>
              </w:rPr>
              <w:t xml:space="preserve"> </w:t>
            </w:r>
            <w:r w:rsidRPr="003B559D">
              <w:rPr>
                <w:rFonts w:ascii="Times New Roman" w:eastAsia="Gulim" w:hAnsi="Times New Roman" w:cs="Times New Roman"/>
              </w:rPr>
              <w:t>сфера</w:t>
            </w:r>
            <w:r w:rsidRPr="003B55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120F9F" w:rsidRPr="003B559D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 w:val="restart"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3B559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11 класс</w:t>
            </w:r>
          </w:p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hyperlink r:id="rId25" w:history="1">
              <w:r w:rsidRPr="003B559D">
                <w:rPr>
                  <w:rStyle w:val="Hyperlink"/>
                  <w:rFonts w:ascii="Times New Roman" w:hAnsi="Times New Roman"/>
                  <w:shd w:val="clear" w:color="auto" w:fill="FFFFFF"/>
                </w:rPr>
                <w:t>http://mol-mlschool2.edu.tomsk.ru/obrazovanie/rabochie-programmy/</w:t>
              </w:r>
            </w:hyperlink>
          </w:p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3B559D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3B559D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  <w:sz w:val="24"/>
                <w:szCs w:val="24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1417" w:type="dxa"/>
          </w:tcPr>
          <w:p w:rsidR="00120F9F" w:rsidRPr="003B559D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  <w:bCs/>
              </w:rPr>
              <w:t>ЭК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F146F">
              <w:rPr>
                <w:rFonts w:ascii="Times New Roman" w:hAnsi="Times New Roman" w:cs="Times New Roman"/>
                <w:bCs/>
              </w:rPr>
              <w:t>Практическая химия</w:t>
            </w:r>
          </w:p>
        </w:tc>
        <w:tc>
          <w:tcPr>
            <w:tcW w:w="1417" w:type="dxa"/>
          </w:tcPr>
          <w:p w:rsidR="00120F9F" w:rsidRPr="001F146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  <w:bCs/>
              </w:rPr>
              <w:t>ЭК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F146F">
              <w:rPr>
                <w:rFonts w:ascii="Times New Roman" w:hAnsi="Times New Roman" w:cs="Times New Roman"/>
                <w:bCs/>
              </w:rPr>
              <w:t>Практическая биология</w:t>
            </w:r>
          </w:p>
        </w:tc>
        <w:tc>
          <w:tcPr>
            <w:tcW w:w="1417" w:type="dxa"/>
          </w:tcPr>
          <w:p w:rsidR="00120F9F" w:rsidRPr="001F146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  <w:bCs/>
              </w:rPr>
              <w:t>ЭК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F146F">
              <w:rPr>
                <w:rFonts w:ascii="Times New Roman" w:hAnsi="Times New Roman" w:cs="Times New Roman"/>
                <w:bCs/>
              </w:rPr>
              <w:t>Актуальные вопросы обществознания</w:t>
            </w:r>
          </w:p>
        </w:tc>
        <w:tc>
          <w:tcPr>
            <w:tcW w:w="1417" w:type="dxa"/>
          </w:tcPr>
          <w:p w:rsidR="00120F9F" w:rsidRPr="001F146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</w:rPr>
              <w:t>ЭК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46F">
              <w:rPr>
                <w:rFonts w:ascii="Times New Roman" w:hAnsi="Times New Roman" w:cs="Times New Roman"/>
              </w:rPr>
              <w:t>Методы решения физических задач.</w:t>
            </w:r>
          </w:p>
        </w:tc>
        <w:tc>
          <w:tcPr>
            <w:tcW w:w="1417" w:type="dxa"/>
          </w:tcPr>
          <w:p w:rsidR="00120F9F" w:rsidRPr="001F146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</w:rPr>
              <w:t>ЭКГеография России и мира</w:t>
            </w:r>
          </w:p>
        </w:tc>
        <w:tc>
          <w:tcPr>
            <w:tcW w:w="1417" w:type="dxa"/>
          </w:tcPr>
          <w:p w:rsidR="00120F9F" w:rsidRPr="001F146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  <w:vMerge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  <w:vMerge/>
          </w:tcPr>
          <w:p w:rsidR="00120F9F" w:rsidRDefault="00120F9F" w:rsidP="003B559D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1984" w:type="dxa"/>
          </w:tcPr>
          <w:p w:rsidR="00120F9F" w:rsidRPr="001F146F" w:rsidRDefault="00120F9F" w:rsidP="003B559D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F146F"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К</w:t>
            </w:r>
            <w:r w:rsidRPr="001F146F">
              <w:rPr>
                <w:rFonts w:ascii="Times New Roman" w:hAnsi="Times New Roman" w:cs="Times New Roman"/>
              </w:rPr>
              <w:t xml:space="preserve"> истории «Теория и практика»</w:t>
            </w:r>
          </w:p>
        </w:tc>
        <w:tc>
          <w:tcPr>
            <w:tcW w:w="1417" w:type="dxa"/>
          </w:tcPr>
          <w:p w:rsidR="00120F9F" w:rsidRPr="001F146F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3B5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3B55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3B559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gridAfter w:val="1"/>
          <w:wAfter w:w="22" w:type="dxa"/>
          <w:trHeight w:val="245"/>
        </w:trPr>
        <w:tc>
          <w:tcPr>
            <w:tcW w:w="2376" w:type="dxa"/>
          </w:tcPr>
          <w:p w:rsidR="00120F9F" w:rsidRPr="004D7D9A" w:rsidRDefault="00120F9F" w:rsidP="005E41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</w:rPr>
            </w:pPr>
          </w:p>
        </w:tc>
        <w:tc>
          <w:tcPr>
            <w:tcW w:w="3119" w:type="dxa"/>
          </w:tcPr>
          <w:p w:rsidR="00120F9F" w:rsidRDefault="00120F9F" w:rsidP="005E4190">
            <w:pPr>
              <w:pStyle w:val="Header"/>
              <w:tabs>
                <w:tab w:val="left" w:pos="391"/>
              </w:tabs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МАОУ «Тунгусовская СОШ»</w:t>
            </w:r>
          </w:p>
        </w:tc>
        <w:tc>
          <w:tcPr>
            <w:tcW w:w="1984" w:type="dxa"/>
          </w:tcPr>
          <w:p w:rsidR="00120F9F" w:rsidRPr="00D74A28" w:rsidRDefault="00120F9F" w:rsidP="005E4190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ЭК </w:t>
            </w:r>
            <w:r w:rsidRPr="00D74A28">
              <w:rPr>
                <w:rFonts w:ascii="PT Astra Serif" w:hAnsi="PT Astra Serif" w:cs="Times New Roman"/>
                <w:color w:val="auto"/>
                <w:shd w:val="clear" w:color="auto" w:fill="FFFFFF"/>
              </w:rPr>
              <w:t>Математика</w:t>
            </w:r>
          </w:p>
          <w:p w:rsidR="00120F9F" w:rsidRPr="00D74A28" w:rsidRDefault="00120F9F" w:rsidP="005E4190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ЭК </w:t>
            </w:r>
            <w:r w:rsidRPr="00D74A28">
              <w:rPr>
                <w:rFonts w:ascii="PT Astra Serif" w:hAnsi="PT Astra Serif" w:cs="Times New Roman"/>
                <w:color w:val="auto"/>
                <w:shd w:val="clear" w:color="auto" w:fill="FFFFFF"/>
              </w:rPr>
              <w:t>Русский язык</w:t>
            </w:r>
          </w:p>
          <w:p w:rsidR="00120F9F" w:rsidRPr="00D74A28" w:rsidRDefault="00120F9F" w:rsidP="005E4190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ЭК </w:t>
            </w:r>
            <w:r w:rsidRPr="00D74A28"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Биология </w:t>
            </w:r>
          </w:p>
          <w:p w:rsidR="00120F9F" w:rsidRPr="00D74A28" w:rsidRDefault="00120F9F" w:rsidP="005E4190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hyperlink r:id="rId26" w:history="1">
              <w:r w:rsidRPr="00D74A28">
                <w:rPr>
                  <w:rStyle w:val="Hyperlink"/>
                  <w:rFonts w:ascii="PT Astra Serif" w:hAnsi="PT Astra Serif"/>
                  <w:shd w:val="clear" w:color="auto" w:fill="FFFFFF"/>
                </w:rPr>
                <w:t>http://mol-tngschool.edu.tomsk.ru/programmyi-fakultativnyih-i-elektivnyih-kursov/</w:t>
              </w:r>
            </w:hyperlink>
          </w:p>
        </w:tc>
        <w:tc>
          <w:tcPr>
            <w:tcW w:w="1417" w:type="dxa"/>
          </w:tcPr>
          <w:p w:rsidR="00120F9F" w:rsidRPr="00D74A28" w:rsidRDefault="00120F9F" w:rsidP="005E41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D74A28">
              <w:rPr>
                <w:rFonts w:ascii="PT Astra Serif" w:hAnsi="PT Astra Serif" w:cs="Times New Roman"/>
                <w:color w:val="auto"/>
                <w:shd w:val="clear" w:color="auto" w:fill="FFFFFF"/>
              </w:rPr>
              <w:t>2</w:t>
            </w:r>
          </w:p>
          <w:p w:rsidR="00120F9F" w:rsidRPr="00D74A28" w:rsidRDefault="00120F9F" w:rsidP="005E41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D74A28">
              <w:rPr>
                <w:rFonts w:ascii="PT Astra Serif" w:hAnsi="PT Astra Serif" w:cs="Times New Roman"/>
                <w:color w:val="auto"/>
                <w:shd w:val="clear" w:color="auto" w:fill="FFFFFF"/>
              </w:rPr>
              <w:t>1</w:t>
            </w:r>
          </w:p>
          <w:p w:rsidR="00120F9F" w:rsidRPr="00D74A28" w:rsidRDefault="00120F9F" w:rsidP="005E41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D74A28">
              <w:rPr>
                <w:rFonts w:ascii="PT Astra Serif" w:hAnsi="PT Astra Serif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1701" w:type="dxa"/>
            <w:gridSpan w:val="2"/>
          </w:tcPr>
          <w:p w:rsidR="00120F9F" w:rsidRPr="007E0319" w:rsidRDefault="00120F9F" w:rsidP="005E41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</w:tcPr>
          <w:p w:rsidR="00120F9F" w:rsidRPr="007E0319" w:rsidRDefault="00120F9F" w:rsidP="005E4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gridSpan w:val="2"/>
          </w:tcPr>
          <w:p w:rsidR="00120F9F" w:rsidRPr="004D7D9A" w:rsidRDefault="00120F9F" w:rsidP="005E41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5E41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</w:tbl>
    <w:p w:rsidR="00120F9F" w:rsidRDefault="00120F9F" w:rsidP="00B54A20">
      <w:pPr>
        <w:jc w:val="right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p w:rsidR="00120F9F" w:rsidRDefault="00120F9F" w:rsidP="00B54A20">
      <w:pPr>
        <w:jc w:val="right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p w:rsidR="00120F9F" w:rsidRDefault="00120F9F" w:rsidP="00B54A20">
      <w:pPr>
        <w:jc w:val="right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p w:rsidR="00120F9F" w:rsidRPr="00B1481C" w:rsidRDefault="00120F9F" w:rsidP="00B54A20">
      <w:pPr>
        <w:jc w:val="right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t>Таблица 3</w:t>
      </w:r>
    </w:p>
    <w:p w:rsidR="00120F9F" w:rsidRPr="00B1481C" w:rsidRDefault="00120F9F" w:rsidP="00C052FB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t>Информация о распределении обучающихся по профилям обучения</w:t>
      </w:r>
    </w:p>
    <w:p w:rsidR="00120F9F" w:rsidRPr="00B1481C" w:rsidRDefault="00120F9F" w:rsidP="00C052FB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90"/>
        <w:gridCol w:w="2972"/>
        <w:gridCol w:w="1417"/>
        <w:gridCol w:w="1418"/>
        <w:gridCol w:w="1276"/>
        <w:gridCol w:w="1559"/>
        <w:gridCol w:w="1417"/>
        <w:gridCol w:w="1560"/>
      </w:tblGrid>
      <w:tr w:rsidR="00120F9F" w:rsidRPr="00B54788" w:rsidTr="004D7D9A">
        <w:trPr>
          <w:trHeight w:val="564"/>
        </w:trPr>
        <w:tc>
          <w:tcPr>
            <w:tcW w:w="3090" w:type="dxa"/>
            <w:vMerge w:val="restart"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Выбор профиля обучения </w:t>
            </w:r>
          </w:p>
        </w:tc>
        <w:tc>
          <w:tcPr>
            <w:tcW w:w="2972" w:type="dxa"/>
            <w:vMerge w:val="restart"/>
          </w:tcPr>
          <w:p w:rsidR="00120F9F" w:rsidRPr="004D7D9A" w:rsidRDefault="00120F9F" w:rsidP="004D7D9A">
            <w:pPr>
              <w:tabs>
                <w:tab w:val="left" w:pos="39"/>
              </w:tabs>
              <w:spacing w:after="0" w:line="240" w:lineRule="auto"/>
              <w:ind w:hanging="4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Направленность </w:t>
            </w:r>
            <w:r w:rsidRPr="004D7D9A">
              <w:rPr>
                <w:rFonts w:ascii="PT Astra Serif" w:hAnsi="PT Astra Serif" w:cs="Times New Roman"/>
                <w:i/>
                <w:color w:val="auto"/>
                <w:shd w:val="clear" w:color="auto" w:fill="FFFFFF"/>
              </w:rPr>
              <w:t>(убрать ненужное и вписать своё)</w:t>
            </w:r>
          </w:p>
        </w:tc>
        <w:tc>
          <w:tcPr>
            <w:tcW w:w="8647" w:type="dxa"/>
            <w:gridSpan w:val="6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 xml:space="preserve">Данные об обучающихся </w:t>
            </w:r>
          </w:p>
        </w:tc>
      </w:tr>
      <w:tr w:rsidR="00120F9F" w:rsidRPr="00B54788" w:rsidTr="004D7D9A">
        <w:trPr>
          <w:trHeight w:val="564"/>
        </w:trPr>
        <w:tc>
          <w:tcPr>
            <w:tcW w:w="3090" w:type="dxa"/>
            <w:vMerge/>
          </w:tcPr>
          <w:p w:rsidR="00120F9F" w:rsidRPr="004D7D9A" w:rsidRDefault="00120F9F" w:rsidP="004D7D9A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2972" w:type="dxa"/>
            <w:vMerge/>
          </w:tcPr>
          <w:p w:rsidR="00120F9F" w:rsidRPr="004D7D9A" w:rsidRDefault="00120F9F" w:rsidP="004D7D9A">
            <w:pPr>
              <w:tabs>
                <w:tab w:val="left" w:pos="39"/>
              </w:tabs>
              <w:spacing w:after="0" w:line="240" w:lineRule="auto"/>
              <w:ind w:hanging="4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tabs>
                <w:tab w:val="left" w:pos="39"/>
              </w:tabs>
              <w:spacing w:after="0" w:line="240" w:lineRule="auto"/>
              <w:ind w:hanging="4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всего обучающихся</w:t>
            </w:r>
          </w:p>
        </w:tc>
        <w:tc>
          <w:tcPr>
            <w:tcW w:w="1418" w:type="dxa"/>
          </w:tcPr>
          <w:p w:rsidR="00120F9F" w:rsidRPr="004D7D9A" w:rsidRDefault="00120F9F" w:rsidP="004D7D9A">
            <w:pPr>
              <w:tabs>
                <w:tab w:val="left" w:pos="39"/>
              </w:tabs>
              <w:spacing w:after="0" w:line="240" w:lineRule="auto"/>
              <w:ind w:hanging="4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из них по очной форме</w:t>
            </w:r>
          </w:p>
        </w:tc>
        <w:tc>
          <w:tcPr>
            <w:tcW w:w="1276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из них  в дистанционной</w:t>
            </w:r>
          </w:p>
        </w:tc>
        <w:tc>
          <w:tcPr>
            <w:tcW w:w="155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из них в сетевой форме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из них на основе технологии смешанного обучения</w:t>
            </w:r>
          </w:p>
        </w:tc>
        <w:tc>
          <w:tcPr>
            <w:tcW w:w="1560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из них по индивидуальному плану</w:t>
            </w:r>
          </w:p>
        </w:tc>
      </w:tr>
      <w:tr w:rsidR="00120F9F" w:rsidRPr="00B54788" w:rsidTr="004D7D9A">
        <w:trPr>
          <w:trHeight w:val="846"/>
        </w:trPr>
        <w:tc>
          <w:tcPr>
            <w:tcW w:w="3090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 xml:space="preserve">гуманитарный </w:t>
            </w:r>
          </w:p>
        </w:tc>
        <w:tc>
          <w:tcPr>
            <w:tcW w:w="2972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педагогический класс/группа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другая направленность*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23</w:t>
            </w:r>
          </w:p>
        </w:tc>
        <w:tc>
          <w:tcPr>
            <w:tcW w:w="1418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23</w:t>
            </w:r>
          </w:p>
        </w:tc>
        <w:tc>
          <w:tcPr>
            <w:tcW w:w="1276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55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1560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13</w:t>
            </w:r>
          </w:p>
        </w:tc>
      </w:tr>
      <w:tr w:rsidR="00120F9F" w:rsidRPr="00B54788" w:rsidTr="004D7D9A">
        <w:trPr>
          <w:trHeight w:val="1272"/>
        </w:trPr>
        <w:tc>
          <w:tcPr>
            <w:tcW w:w="3090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социально-экономический</w:t>
            </w:r>
          </w:p>
        </w:tc>
        <w:tc>
          <w:tcPr>
            <w:tcW w:w="2972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кадетский 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казачий 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классы силовых структур</w:t>
            </w:r>
            <w:r w:rsidRPr="004D7D9A">
              <w:rPr>
                <w:rFonts w:ascii="PT Astra Serif" w:hAnsi="PT Astra Serif" w:cs="Times New Roman"/>
                <w:color w:val="auto"/>
                <w:vertAlign w:val="superscript"/>
              </w:rPr>
              <w:footnoteReference w:id="5"/>
            </w:r>
          </w:p>
          <w:p w:rsidR="00120F9F" w:rsidRPr="004D7D9A" w:rsidRDefault="00120F9F" w:rsidP="004D7D9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другая направленность*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8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276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55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560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trHeight w:val="386"/>
        </w:trPr>
        <w:tc>
          <w:tcPr>
            <w:tcW w:w="3090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естественнонаучный</w:t>
            </w:r>
          </w:p>
        </w:tc>
        <w:tc>
          <w:tcPr>
            <w:tcW w:w="2972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 xml:space="preserve">медицинский класс/группа </w:t>
            </w:r>
          </w:p>
          <w:p w:rsidR="00120F9F" w:rsidRPr="004D7D9A" w:rsidRDefault="00120F9F" w:rsidP="004D7D9A">
            <w:pPr>
              <w:pStyle w:val="ListParagraph"/>
              <w:numPr>
                <w:ilvl w:val="0"/>
                <w:numId w:val="1"/>
              </w:numPr>
              <w:tabs>
                <w:tab w:val="left" w:pos="241"/>
                <w:tab w:val="left" w:pos="406"/>
              </w:tabs>
              <w:spacing w:after="0" w:line="240" w:lineRule="auto"/>
              <w:ind w:left="0" w:firstLine="0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другая направленность*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</w:tc>
        <w:tc>
          <w:tcPr>
            <w:tcW w:w="1418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</w:tc>
        <w:tc>
          <w:tcPr>
            <w:tcW w:w="1276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55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</w:tc>
        <w:tc>
          <w:tcPr>
            <w:tcW w:w="1560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6</w:t>
            </w:r>
          </w:p>
        </w:tc>
      </w:tr>
      <w:tr w:rsidR="00120F9F" w:rsidRPr="00B54788" w:rsidTr="004D7D9A">
        <w:trPr>
          <w:trHeight w:val="291"/>
        </w:trPr>
        <w:tc>
          <w:tcPr>
            <w:tcW w:w="3090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 xml:space="preserve">технологический </w:t>
            </w:r>
          </w:p>
        </w:tc>
        <w:tc>
          <w:tcPr>
            <w:tcW w:w="2972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агрокласс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космокласс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Роснефть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  <w:lang w:val="en-US"/>
              </w:rPr>
              <w:t>IT</w:t>
            </w:r>
            <w:r w:rsidRPr="004D7D9A">
              <w:rPr>
                <w:rFonts w:ascii="PT Astra Serif" w:hAnsi="PT Astra Serif" w:cs="Times New Roman"/>
                <w:color w:val="auto"/>
              </w:rPr>
              <w:t>-класс</w:t>
            </w:r>
          </w:p>
          <w:p w:rsidR="00120F9F" w:rsidRPr="004D7D9A" w:rsidRDefault="00120F9F" w:rsidP="004D7D9A">
            <w:pPr>
              <w:numPr>
                <w:ilvl w:val="0"/>
                <w:numId w:val="1"/>
              </w:numPr>
              <w:tabs>
                <w:tab w:val="left" w:pos="241"/>
              </w:tabs>
              <w:spacing w:after="0" w:line="240" w:lineRule="auto"/>
              <w:ind w:left="0" w:firstLine="0"/>
              <w:contextualSpacing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Инженерный класс</w:t>
            </w:r>
          </w:p>
          <w:p w:rsidR="00120F9F" w:rsidRPr="004D7D9A" w:rsidRDefault="00120F9F" w:rsidP="004D7D9A">
            <w:pPr>
              <w:pStyle w:val="ListParagraph"/>
              <w:numPr>
                <w:ilvl w:val="0"/>
                <w:numId w:val="1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другая направленность*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8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276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55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  <w:tc>
          <w:tcPr>
            <w:tcW w:w="1560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</w:p>
        </w:tc>
      </w:tr>
      <w:tr w:rsidR="00120F9F" w:rsidRPr="00B54788" w:rsidTr="004D7D9A">
        <w:trPr>
          <w:trHeight w:val="245"/>
        </w:trPr>
        <w:tc>
          <w:tcPr>
            <w:tcW w:w="3090" w:type="dxa"/>
          </w:tcPr>
          <w:p w:rsidR="00120F9F" w:rsidRPr="004D7D9A" w:rsidRDefault="00120F9F" w:rsidP="004D7D9A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color w:val="auto"/>
              </w:rPr>
            </w:pPr>
            <w:r w:rsidRPr="004D7D9A">
              <w:rPr>
                <w:rFonts w:ascii="PT Astra Serif" w:hAnsi="PT Astra Serif" w:cs="Times New Roman"/>
                <w:color w:val="auto"/>
              </w:rPr>
              <w:t>универсальный</w:t>
            </w:r>
          </w:p>
        </w:tc>
        <w:tc>
          <w:tcPr>
            <w:tcW w:w="2972" w:type="dxa"/>
          </w:tcPr>
          <w:p w:rsidR="00120F9F" w:rsidRPr="004D7D9A" w:rsidRDefault="00120F9F" w:rsidP="004D7D9A">
            <w:pPr>
              <w:tabs>
                <w:tab w:val="left" w:pos="391"/>
              </w:tabs>
              <w:spacing w:after="0" w:line="240" w:lineRule="auto"/>
              <w:ind w:hanging="325"/>
              <w:jc w:val="both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 w:rsidRPr="004D7D9A">
              <w:rPr>
                <w:rFonts w:ascii="PT Astra Serif" w:hAnsi="PT Astra Serif" w:cs="Times New Roman"/>
                <w:color w:val="auto"/>
                <w:shd w:val="clear" w:color="auto" w:fill="FFFFFF"/>
              </w:rPr>
              <w:t>*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133</w:t>
            </w:r>
          </w:p>
        </w:tc>
        <w:tc>
          <w:tcPr>
            <w:tcW w:w="1418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133</w:t>
            </w:r>
          </w:p>
        </w:tc>
        <w:tc>
          <w:tcPr>
            <w:tcW w:w="1276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-</w:t>
            </w:r>
          </w:p>
        </w:tc>
        <w:tc>
          <w:tcPr>
            <w:tcW w:w="155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9</w:t>
            </w:r>
          </w:p>
        </w:tc>
        <w:tc>
          <w:tcPr>
            <w:tcW w:w="1417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9</w:t>
            </w:r>
          </w:p>
        </w:tc>
        <w:tc>
          <w:tcPr>
            <w:tcW w:w="1560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auto"/>
                <w:shd w:val="clear" w:color="auto" w:fill="FFFFFF"/>
              </w:rPr>
              <w:t>133</w:t>
            </w:r>
          </w:p>
        </w:tc>
      </w:tr>
    </w:tbl>
    <w:p w:rsidR="00120F9F" w:rsidRPr="00B1481C" w:rsidRDefault="00120F9F" w:rsidP="00C052FB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p w:rsidR="00120F9F" w:rsidRPr="00B1481C" w:rsidRDefault="00120F9F" w:rsidP="00C052FB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p w:rsidR="00120F9F" w:rsidRPr="00B1481C" w:rsidRDefault="00120F9F" w:rsidP="009565A6">
      <w:pPr>
        <w:numPr>
          <w:ilvl w:val="3"/>
          <w:numId w:val="11"/>
        </w:numPr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t>если в ОО реализуется другая направленность, нужно заменить слова «другая направленность» на фактически реализуемое, а другие варианты убрать</w:t>
      </w:r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br w:type="page"/>
      </w:r>
    </w:p>
    <w:p w:rsidR="00120F9F" w:rsidRPr="00B1481C" w:rsidRDefault="00120F9F" w:rsidP="00C052FB">
      <w:pPr>
        <w:spacing w:after="0" w:line="240" w:lineRule="auto"/>
        <w:jc w:val="right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  <w:bookmarkStart w:id="0" w:name="_GoBack"/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t>Таблица 4</w:t>
      </w:r>
    </w:p>
    <w:p w:rsidR="00120F9F" w:rsidRPr="00B1481C" w:rsidRDefault="00120F9F" w:rsidP="00C052FB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t>Информация о моделях организации профильного обучения</w:t>
      </w:r>
    </w:p>
    <w:p w:rsidR="00120F9F" w:rsidRPr="00B1481C" w:rsidRDefault="00120F9F" w:rsidP="00C052FB">
      <w:pPr>
        <w:spacing w:after="0" w:line="240" w:lineRule="auto"/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98"/>
        <w:gridCol w:w="3969"/>
      </w:tblGrid>
      <w:tr w:rsidR="00120F9F" w:rsidRPr="00B1481C" w:rsidTr="004D7D9A">
        <w:tc>
          <w:tcPr>
            <w:tcW w:w="10598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  <w:lang w:eastAsia="en-US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  <w:lang w:eastAsia="en-US"/>
              </w:rPr>
              <w:t>Модель организации профильного обучения</w:t>
            </w:r>
          </w:p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Количество образовательных организаций </w:t>
            </w:r>
          </w:p>
        </w:tc>
      </w:tr>
      <w:tr w:rsidR="00120F9F" w:rsidRPr="00B1481C" w:rsidTr="004D7D9A">
        <w:tc>
          <w:tcPr>
            <w:tcW w:w="10598" w:type="dxa"/>
          </w:tcPr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Модель внутришкольной профилизации</w:t>
            </w:r>
          </w:p>
        </w:tc>
        <w:tc>
          <w:tcPr>
            <w:tcW w:w="396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8</w:t>
            </w:r>
          </w:p>
        </w:tc>
      </w:tr>
      <w:tr w:rsidR="00120F9F" w:rsidRPr="00B1481C" w:rsidTr="004D7D9A">
        <w:tc>
          <w:tcPr>
            <w:tcW w:w="10598" w:type="dxa"/>
          </w:tcPr>
          <w:p w:rsidR="00120F9F" w:rsidRPr="004D7D9A" w:rsidRDefault="00120F9F" w:rsidP="004D7D9A">
            <w:pPr>
              <w:spacing w:after="0" w:line="240" w:lineRule="auto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Модель сетевой организации:</w:t>
            </w:r>
          </w:p>
        </w:tc>
        <w:tc>
          <w:tcPr>
            <w:tcW w:w="396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</w:p>
        </w:tc>
      </w:tr>
      <w:tr w:rsidR="00120F9F" w:rsidRPr="00B1481C" w:rsidTr="004D7D9A">
        <w:tc>
          <w:tcPr>
            <w:tcW w:w="10598" w:type="dxa"/>
          </w:tcPr>
          <w:p w:rsidR="00120F9F" w:rsidRPr="004D7D9A" w:rsidRDefault="00120F9F" w:rsidP="004D7D9A">
            <w:pPr>
              <w:numPr>
                <w:ilvl w:val="0"/>
                <w:numId w:val="4"/>
              </w:numPr>
              <w:tabs>
                <w:tab w:val="left" w:pos="447"/>
              </w:tabs>
              <w:spacing w:after="0" w:line="240" w:lineRule="auto"/>
              <w:ind w:left="22" w:firstLine="0"/>
              <w:contextualSpacing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модель сетевых форм реализации образовательных программ (в соответствии со ст.15 ФЗ от 29.12.2012 №273-ФЗ (ред. От 07.10.2022г) «Об образовании в Российской Федерации»)</w:t>
            </w:r>
          </w:p>
        </w:tc>
        <w:tc>
          <w:tcPr>
            <w:tcW w:w="396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2</w:t>
            </w:r>
          </w:p>
        </w:tc>
      </w:tr>
      <w:tr w:rsidR="00120F9F" w:rsidRPr="00B1481C" w:rsidTr="004D7D9A">
        <w:tc>
          <w:tcPr>
            <w:tcW w:w="10598" w:type="dxa"/>
          </w:tcPr>
          <w:p w:rsidR="00120F9F" w:rsidRPr="004D7D9A" w:rsidRDefault="00120F9F" w:rsidP="004D7D9A">
            <w:pPr>
              <w:numPr>
                <w:ilvl w:val="0"/>
                <w:numId w:val="4"/>
              </w:numPr>
              <w:tabs>
                <w:tab w:val="left" w:pos="447"/>
              </w:tabs>
              <w:spacing w:after="0" w:line="240" w:lineRule="auto"/>
              <w:ind w:left="22" w:firstLine="0"/>
              <w:contextualSpacing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модель сетевого взаимодействия (на основе соглашений о сотрудничестве /взаимодействии и т.п.) </w:t>
            </w:r>
          </w:p>
        </w:tc>
        <w:tc>
          <w:tcPr>
            <w:tcW w:w="396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1</w:t>
            </w:r>
          </w:p>
        </w:tc>
      </w:tr>
      <w:tr w:rsidR="00120F9F" w:rsidRPr="00B1481C" w:rsidTr="004D7D9A">
        <w:tc>
          <w:tcPr>
            <w:tcW w:w="10598" w:type="dxa"/>
          </w:tcPr>
          <w:p w:rsidR="00120F9F" w:rsidRPr="004D7D9A" w:rsidRDefault="00120F9F" w:rsidP="004D7D9A">
            <w:pPr>
              <w:numPr>
                <w:ilvl w:val="0"/>
                <w:numId w:val="4"/>
              </w:numPr>
              <w:tabs>
                <w:tab w:val="left" w:pos="447"/>
              </w:tabs>
              <w:spacing w:after="0" w:line="240" w:lineRule="auto"/>
              <w:ind w:left="22" w:firstLine="0"/>
              <w:contextualSpacing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4D7D9A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модель смешанного обучения (очное+дистанционное обучение)</w:t>
            </w:r>
          </w:p>
        </w:tc>
        <w:tc>
          <w:tcPr>
            <w:tcW w:w="3969" w:type="dxa"/>
          </w:tcPr>
          <w:p w:rsidR="00120F9F" w:rsidRPr="004D7D9A" w:rsidRDefault="00120F9F" w:rsidP="004D7D9A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auto"/>
                <w:sz w:val="24"/>
                <w:szCs w:val="24"/>
              </w:rPr>
              <w:t>1</w:t>
            </w:r>
          </w:p>
        </w:tc>
      </w:tr>
    </w:tbl>
    <w:p w:rsidR="00120F9F" w:rsidRPr="00B1481C" w:rsidRDefault="00120F9F" w:rsidP="00C052FB">
      <w:pPr>
        <w:jc w:val="center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</w:p>
    <w:p w:rsidR="00120F9F" w:rsidRPr="00B1481C" w:rsidRDefault="00120F9F" w:rsidP="009565A6">
      <w:pPr>
        <w:jc w:val="right"/>
        <w:rPr>
          <w:rFonts w:ascii="PT Astra Serif" w:hAnsi="PT Astra Serif" w:cs="Times New Roman"/>
          <w:color w:val="auto"/>
          <w:sz w:val="24"/>
          <w:szCs w:val="24"/>
          <w:lang w:eastAsia="en-US"/>
        </w:rPr>
      </w:pPr>
      <w:r w:rsidRPr="00B1481C">
        <w:rPr>
          <w:rFonts w:ascii="PT Astra Serif" w:hAnsi="PT Astra Serif" w:cs="Times New Roman"/>
          <w:color w:val="auto"/>
          <w:sz w:val="24"/>
          <w:szCs w:val="24"/>
          <w:lang w:eastAsia="en-US"/>
        </w:rPr>
        <w:br w:type="page"/>
      </w:r>
      <w:r>
        <w:rPr>
          <w:rFonts w:ascii="PT Astra Serif" w:hAnsi="PT Astra Serif" w:cs="Times New Roman"/>
          <w:color w:val="auto"/>
          <w:sz w:val="24"/>
          <w:szCs w:val="24"/>
          <w:lang w:eastAsia="en-US"/>
        </w:rPr>
        <w:t>Таблица 5</w:t>
      </w:r>
    </w:p>
    <w:bookmarkEnd w:id="0"/>
    <w:p w:rsidR="00120F9F" w:rsidRPr="00B1481C" w:rsidRDefault="00120F9F" w:rsidP="00DE4292">
      <w:pPr>
        <w:spacing w:after="0" w:line="240" w:lineRule="auto"/>
        <w:jc w:val="center"/>
        <w:rPr>
          <w:rFonts w:ascii="PT Astra Serif" w:hAnsi="PT Astra Serif" w:cs="Times New Roman"/>
          <w:color w:val="auto"/>
        </w:rPr>
      </w:pPr>
      <w:r w:rsidRPr="00B1481C">
        <w:rPr>
          <w:rFonts w:ascii="PT Astra Serif" w:hAnsi="PT Astra Serif" w:cs="Times New Roman"/>
          <w:color w:val="auto"/>
        </w:rPr>
        <w:t>Информация об исполнении Плана мероприятий по реализации Концепции развития профильного обучения в 202</w:t>
      </w:r>
      <w:r>
        <w:rPr>
          <w:rFonts w:ascii="PT Astra Serif" w:hAnsi="PT Astra Serif" w:cs="Times New Roman"/>
          <w:color w:val="auto"/>
        </w:rPr>
        <w:t>2</w:t>
      </w:r>
      <w:r w:rsidRPr="00B1481C">
        <w:rPr>
          <w:rFonts w:ascii="PT Astra Serif" w:hAnsi="PT Astra Serif" w:cs="Times New Roman"/>
          <w:color w:val="auto"/>
        </w:rPr>
        <w:t xml:space="preserve"> году</w:t>
      </w:r>
      <w:r w:rsidRPr="00B1481C">
        <w:rPr>
          <w:rStyle w:val="FootnoteReference"/>
          <w:rFonts w:ascii="PT Astra Serif" w:hAnsi="PT Astra Serif"/>
          <w:color w:val="auto"/>
        </w:rPr>
        <w:footnoteReference w:id="6"/>
      </w:r>
    </w:p>
    <w:p w:rsidR="00120F9F" w:rsidRPr="00B1481C" w:rsidRDefault="00120F9F" w:rsidP="00DE429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color w:val="auto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6634"/>
        <w:gridCol w:w="2268"/>
        <w:gridCol w:w="5244"/>
      </w:tblGrid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  <w:t>№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  <w:t>Наименование мероприятий</w:t>
            </w:r>
          </w:p>
        </w:tc>
        <w:tc>
          <w:tcPr>
            <w:tcW w:w="2268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  <w:t>Отчет об исполнении (в формате, указанном в примечании)</w:t>
            </w: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tabs>
                <w:tab w:val="left" w:pos="4711"/>
                <w:tab w:val="left" w:pos="499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/>
                <w:bCs/>
                <w:color w:val="auto"/>
                <w:lang w:eastAsia="en-US"/>
              </w:rPr>
              <w:t>Примечание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1.</w:t>
            </w:r>
          </w:p>
        </w:tc>
        <w:tc>
          <w:tcPr>
            <w:tcW w:w="14146" w:type="dxa"/>
            <w:gridSpan w:val="3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 xml:space="preserve">Организационное и методическое сопровождение реализации Концепции развития профильного обучения 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1.1.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 xml:space="preserve">Наличие муниципального  Плана </w:t>
            </w:r>
            <w:r w:rsidRPr="00B1481C">
              <w:rPr>
                <w:rFonts w:ascii="PT Astra Serif" w:hAnsi="PT Astra Serif" w:cs="Times New Roman"/>
                <w:bCs/>
                <w:color w:val="auto"/>
              </w:rPr>
              <w:t>мероприятий по реализации Концепции развития профильного обучения</w:t>
            </w:r>
          </w:p>
        </w:tc>
        <w:tc>
          <w:tcPr>
            <w:tcW w:w="2268" w:type="dxa"/>
          </w:tcPr>
          <w:p w:rsidR="00120F9F" w:rsidRPr="00D72435" w:rsidRDefault="00120F9F" w:rsidP="00476D0A">
            <w:pPr>
              <w:rPr>
                <w:rFonts w:ascii="Times New Roman" w:hAnsi="Times New Roman" w:cs="Times New Roman"/>
              </w:rPr>
            </w:pPr>
            <w:r w:rsidRPr="00D72435">
              <w:rPr>
                <w:rFonts w:ascii="Times New Roman" w:hAnsi="Times New Roman" w:cs="Times New Roman"/>
              </w:rPr>
              <w:t>http://mol-uoml.edu.tomsk.ru/glavnoe-menu/d0-bf-d1-80-d0-be-d1-84-d0-b8-d0-bb-d1-8c-d0-bd-d0-be-d0-b5-d0-be-d0-b1-d1-83-d1-87-d0-b5-d0-bd-d0-b8-d0-b5/</w:t>
            </w:r>
          </w:p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bCs/>
                <w:color w:val="auto"/>
                <w:kern w:val="36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kern w:val="36"/>
              </w:rPr>
              <w:t>Ссылка на страницу сайта муниципального органа, осуществляющего управление в сфере образования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1.2.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Наличие муниципального Навигатора профильного образования</w:t>
            </w:r>
          </w:p>
        </w:tc>
        <w:tc>
          <w:tcPr>
            <w:tcW w:w="2268" w:type="dxa"/>
          </w:tcPr>
          <w:p w:rsidR="00120F9F" w:rsidRPr="00D72435" w:rsidRDefault="00120F9F" w:rsidP="00476D0A">
            <w:pPr>
              <w:rPr>
                <w:rFonts w:ascii="Times New Roman" w:hAnsi="Times New Roman" w:cs="Times New Roman"/>
              </w:rPr>
            </w:pPr>
            <w:r w:rsidRPr="00D72435">
              <w:rPr>
                <w:rFonts w:ascii="Times New Roman" w:hAnsi="Times New Roman" w:cs="Times New Roman"/>
              </w:rPr>
              <w:t>http://mol-uoml.edu.tomsk.ru/glavnoe-menu/d0-bf-d1-80-d0-be-d1-84-d0-b8-d0-bb-d1-8c-d0-bd-d0-be-d0-b5-d0-be-d0-b1-d1-83-d1-87-d0-b5-d0-bd-d0-b8-d0-b5/</w:t>
            </w:r>
          </w:p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bCs/>
                <w:color w:val="auto"/>
                <w:kern w:val="36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kern w:val="36"/>
              </w:rPr>
              <w:t>Ссылка на страницу сайта муниципального органа, осуществляющего управление в сфере образования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1.3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Проведение консультаций по нормативно-методическому обеспечению реализации Концепции развития профильного обучения для общеобразовательных организаций</w:t>
            </w:r>
          </w:p>
        </w:tc>
        <w:tc>
          <w:tcPr>
            <w:tcW w:w="2268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21</w:t>
            </w: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bCs/>
                <w:color w:val="auto"/>
                <w:kern w:val="36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kern w:val="36"/>
              </w:rPr>
              <w:t>Количество консультаций</w:t>
            </w:r>
            <w:r>
              <w:rPr>
                <w:rFonts w:ascii="PT Astra Serif" w:hAnsi="PT Astra Serif" w:cs="Times New Roman"/>
                <w:bCs/>
                <w:color w:val="auto"/>
                <w:kern w:val="36"/>
              </w:rPr>
              <w:t xml:space="preserve"> </w:t>
            </w: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в 2019-202</w:t>
            </w: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2</w:t>
            </w: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гг (нарастающий итог)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1.4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Организация и проведение семинаров для школьных координаторов «Модели организации профильного обучения в условиях муниципальной образовательной сети»</w:t>
            </w:r>
          </w:p>
        </w:tc>
        <w:tc>
          <w:tcPr>
            <w:tcW w:w="2268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6</w:t>
            </w: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Количество семинаров в 2019-202</w:t>
            </w: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2</w:t>
            </w: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гг (нарастающий итог)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1.5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Организация и проведение совещаний для директоров общеобразовательных организаций «Организационные механизмы сетевого взаимодействия в условиях профильного обучения»</w:t>
            </w:r>
          </w:p>
        </w:tc>
        <w:tc>
          <w:tcPr>
            <w:tcW w:w="2268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6</w:t>
            </w:r>
          </w:p>
        </w:tc>
        <w:tc>
          <w:tcPr>
            <w:tcW w:w="5244" w:type="dxa"/>
          </w:tcPr>
          <w:p w:rsidR="00120F9F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color w:val="auto"/>
                <w:kern w:val="36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kern w:val="36"/>
              </w:rPr>
              <w:t>Количество совещаний</w:t>
            </w:r>
          </w:p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color w:val="auto"/>
                <w:kern w:val="36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kern w:val="36"/>
              </w:rPr>
              <w:t>в 2019-202</w:t>
            </w:r>
            <w:r>
              <w:rPr>
                <w:rFonts w:ascii="PT Astra Serif" w:hAnsi="PT Astra Serif" w:cs="Times New Roman"/>
                <w:bCs/>
                <w:color w:val="auto"/>
                <w:kern w:val="36"/>
              </w:rPr>
              <w:t>2</w:t>
            </w:r>
            <w:r w:rsidRPr="00B1481C">
              <w:rPr>
                <w:rFonts w:ascii="PT Astra Serif" w:hAnsi="PT Astra Serif" w:cs="Times New Roman"/>
                <w:bCs/>
                <w:color w:val="auto"/>
                <w:kern w:val="36"/>
              </w:rPr>
              <w:t>гг (нарастающий итог)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1.6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Организация выездных семинаров по повышению квалификации учителей-предметников общеобразовательных организаций по вопросам профильного обучения</w:t>
            </w:r>
          </w:p>
        </w:tc>
        <w:tc>
          <w:tcPr>
            <w:tcW w:w="2268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3</w:t>
            </w: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Количество мероприятийв 2019-202</w:t>
            </w: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2</w:t>
            </w: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гг (нарастающий итог)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2.</w:t>
            </w:r>
          </w:p>
        </w:tc>
        <w:tc>
          <w:tcPr>
            <w:tcW w:w="14146" w:type="dxa"/>
            <w:gridSpan w:val="3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Информационное сопровождениереализации Концепции развития профильного обучения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2.1.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Размещение информации на официальных сайтах   в сети «Интернет» о реализации Концепции развития профильного обучения</w:t>
            </w:r>
          </w:p>
        </w:tc>
        <w:tc>
          <w:tcPr>
            <w:tcW w:w="2268" w:type="dxa"/>
          </w:tcPr>
          <w:p w:rsidR="00120F9F" w:rsidRPr="00D72435" w:rsidRDefault="00120F9F" w:rsidP="00476D0A">
            <w:pPr>
              <w:rPr>
                <w:rFonts w:ascii="Times New Roman" w:hAnsi="Times New Roman" w:cs="Times New Roman"/>
              </w:rPr>
            </w:pPr>
            <w:r w:rsidRPr="00D72435">
              <w:rPr>
                <w:rFonts w:ascii="Times New Roman" w:hAnsi="Times New Roman" w:cs="Times New Roman"/>
              </w:rPr>
              <w:t>http://mol-uoml.edu.tomsk.ru/glavnoe-menu/d0-bf-d1-80-d0-be-d1-84-d0-b8-d0-bb-d1-8c-d0-bd-d0-be-d0-b5-d0-be-d0-b1-d1-83-d1-87-d0-b5-d0-bd-d0-b8-d0-b5/</w:t>
            </w:r>
          </w:p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color w:val="auto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Ссылка на страницу сайта муниципального органа, осуществляющего управление в сфере образования</w:t>
            </w:r>
          </w:p>
        </w:tc>
      </w:tr>
      <w:tr w:rsidR="00120F9F" w:rsidRPr="00B1481C" w:rsidTr="00476D0A">
        <w:trPr>
          <w:trHeight w:val="260"/>
        </w:trPr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3.</w:t>
            </w:r>
          </w:p>
        </w:tc>
        <w:tc>
          <w:tcPr>
            <w:tcW w:w="14146" w:type="dxa"/>
            <w:gridSpan w:val="3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Аналитическое сопровождениереализации Концепции развития профильного обучения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3.1.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Организация деятельности муниципальных базовых сетевых площадок по реализации профильного обучения</w:t>
            </w:r>
          </w:p>
        </w:tc>
        <w:tc>
          <w:tcPr>
            <w:tcW w:w="2268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Пр. от 29.12.2020 № 282 «ОБ определении базовой площадки по реализации профильного обучения в общеобразовательных учреждениях Молчановского района»</w:t>
            </w: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Реквизиты приказа муниципального органа, осуществляющего управление в сфере образования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3.3.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Наличие аналитической справки о реализации предпрофильной подготовки и профильного обучения</w:t>
            </w:r>
          </w:p>
        </w:tc>
        <w:tc>
          <w:tcPr>
            <w:tcW w:w="2268" w:type="dxa"/>
          </w:tcPr>
          <w:p w:rsidR="00120F9F" w:rsidRPr="00D72435" w:rsidRDefault="00120F9F" w:rsidP="00476D0A">
            <w:pPr>
              <w:rPr>
                <w:rFonts w:ascii="Times New Roman" w:hAnsi="Times New Roman" w:cs="Times New Roman"/>
              </w:rPr>
            </w:pPr>
            <w:r w:rsidRPr="00D72435">
              <w:rPr>
                <w:rFonts w:ascii="Times New Roman" w:hAnsi="Times New Roman" w:cs="Times New Roman"/>
              </w:rPr>
              <w:t>http://mol-uoml.edu.tomsk.ru/glavnoe-menu/d0-bf-d1-80-d0-be-d1-84-d0-b8-d0-bb-d1-8c-d0-bd-d0-be-d0-b5-d0-be-d0-b1-d1-83-d1-87-d0-b5-d0-bd-d0-b8-d0-b5/</w:t>
            </w:r>
          </w:p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Ссылка на страницу сайта Ссылка на страницу сайта муниципального органа, осуществляющего управление в сфере образования</w:t>
            </w:r>
          </w:p>
        </w:tc>
      </w:tr>
      <w:tr w:rsidR="00120F9F" w:rsidRPr="00B1481C" w:rsidTr="00476D0A">
        <w:tc>
          <w:tcPr>
            <w:tcW w:w="70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3.4</w:t>
            </w:r>
          </w:p>
        </w:tc>
        <w:tc>
          <w:tcPr>
            <w:tcW w:w="663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 xml:space="preserve">Проведение мониторинга профессиональных предпочтений обучающихся 7- 9, 10 классов </w:t>
            </w:r>
          </w:p>
        </w:tc>
        <w:tc>
          <w:tcPr>
            <w:tcW w:w="2268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>
              <w:rPr>
                <w:rFonts w:ascii="PT Astra Serif" w:hAnsi="PT Astra Serif" w:cs="Times New Roman"/>
                <w:bCs/>
                <w:color w:val="auto"/>
                <w:lang w:eastAsia="en-US"/>
              </w:rPr>
              <w:t>Пр. 87 от 23.2021 «О проведении мониторинга профессиональных предпочтений обучающихся 7-9, 10 классов»</w:t>
            </w:r>
          </w:p>
        </w:tc>
        <w:tc>
          <w:tcPr>
            <w:tcW w:w="5244" w:type="dxa"/>
          </w:tcPr>
          <w:p w:rsidR="00120F9F" w:rsidRPr="00B1481C" w:rsidRDefault="00120F9F" w:rsidP="00476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Cs/>
                <w:color w:val="auto"/>
                <w:lang w:eastAsia="en-US"/>
              </w:rPr>
            </w:pPr>
            <w:r w:rsidRPr="00B1481C">
              <w:rPr>
                <w:rFonts w:ascii="PT Astra Serif" w:hAnsi="PT Astra Serif" w:cs="Times New Roman"/>
                <w:bCs/>
                <w:color w:val="auto"/>
                <w:lang w:eastAsia="en-US"/>
              </w:rPr>
              <w:t>Реквизиты приказа муниципального органа, осуществляющего управление в сфере образования</w:t>
            </w:r>
          </w:p>
        </w:tc>
      </w:tr>
    </w:tbl>
    <w:p w:rsidR="00120F9F" w:rsidRPr="00B1481C" w:rsidRDefault="00120F9F" w:rsidP="00B1481C">
      <w:pPr>
        <w:spacing w:after="0" w:line="240" w:lineRule="auto"/>
        <w:jc w:val="right"/>
        <w:rPr>
          <w:rFonts w:ascii="PT Astra Serif" w:eastAsia="MS Gothic" w:hAnsi="PT Astra Serif" w:cs="MS Gothic"/>
        </w:rPr>
      </w:pPr>
      <w:r w:rsidRPr="00B1481C">
        <w:rPr>
          <w:rFonts w:ascii="PT Astra Serif" w:eastAsia="MS Gothic" w:hAnsi="PT Astra Serif" w:cs="MS Gothic"/>
        </w:rPr>
        <w:t>Таблица 6</w:t>
      </w:r>
    </w:p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</w:rPr>
      </w:pPr>
    </w:p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 xml:space="preserve">Информация по образовательным организациям (общеобразовательным организациям и организациям дополнительного образования), </w:t>
      </w:r>
    </w:p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>в которых в 202</w:t>
      </w:r>
      <w:r w:rsidRPr="00C50468">
        <w:rPr>
          <w:rFonts w:ascii="PT Astra Serif" w:hAnsi="PT Astra Serif"/>
          <w:sz w:val="24"/>
          <w:szCs w:val="24"/>
        </w:rPr>
        <w:t>2</w:t>
      </w:r>
      <w:r w:rsidRPr="00B1481C">
        <w:rPr>
          <w:rFonts w:ascii="PT Astra Serif" w:hAnsi="PT Astra Serif"/>
          <w:sz w:val="24"/>
          <w:szCs w:val="24"/>
        </w:rPr>
        <w:t>-202</w:t>
      </w:r>
      <w:r w:rsidRPr="00C50468">
        <w:rPr>
          <w:rFonts w:ascii="PT Astra Serif" w:hAnsi="PT Astra Serif"/>
          <w:sz w:val="24"/>
          <w:szCs w:val="24"/>
        </w:rPr>
        <w:t>3</w:t>
      </w:r>
      <w:r w:rsidRPr="00B1481C">
        <w:rPr>
          <w:rFonts w:ascii="PT Astra Serif" w:hAnsi="PT Astra Serif"/>
          <w:sz w:val="24"/>
          <w:szCs w:val="24"/>
        </w:rPr>
        <w:t xml:space="preserve"> учебном году функционируют психолого-педагогические/педагогические классы/группы </w:t>
      </w:r>
    </w:p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>_____________</w:t>
      </w:r>
      <w:r>
        <w:rPr>
          <w:rFonts w:ascii="PT Astra Serif" w:hAnsi="PT Astra Serif"/>
          <w:sz w:val="24"/>
          <w:szCs w:val="24"/>
        </w:rPr>
        <w:t>Молчановский район</w:t>
      </w:r>
      <w:r w:rsidRPr="00B1481C">
        <w:rPr>
          <w:rFonts w:ascii="PT Astra Serif" w:hAnsi="PT Astra Serif"/>
          <w:sz w:val="24"/>
          <w:szCs w:val="24"/>
        </w:rPr>
        <w:t xml:space="preserve">___________ </w:t>
      </w:r>
    </w:p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B1481C">
        <w:rPr>
          <w:rFonts w:ascii="PT Astra Serif" w:hAnsi="PT Astra Serif"/>
          <w:sz w:val="20"/>
          <w:szCs w:val="20"/>
        </w:rPr>
        <w:t>(наименование муниципального образования)</w:t>
      </w:r>
    </w:p>
    <w:tbl>
      <w:tblPr>
        <w:tblpPr w:leftFromText="180" w:rightFromText="180" w:vertAnchor="text" w:horzAnchor="margin" w:tblpXSpec="center" w:tblpY="130"/>
        <w:tblW w:w="16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4"/>
        <w:gridCol w:w="1954"/>
        <w:gridCol w:w="1805"/>
        <w:gridCol w:w="1876"/>
        <w:gridCol w:w="2038"/>
        <w:gridCol w:w="1986"/>
        <w:gridCol w:w="3555"/>
        <w:gridCol w:w="2855"/>
      </w:tblGrid>
      <w:tr w:rsidR="00120F9F" w:rsidRPr="00B1481C" w:rsidTr="00C961DD">
        <w:trPr>
          <w:trHeight w:val="427"/>
        </w:trPr>
        <w:tc>
          <w:tcPr>
            <w:tcW w:w="574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№ п/п</w:t>
            </w:r>
          </w:p>
        </w:tc>
        <w:tc>
          <w:tcPr>
            <w:tcW w:w="1954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Наименование образовательной организации</w:t>
            </w:r>
          </w:p>
        </w:tc>
        <w:tc>
          <w:tcPr>
            <w:tcW w:w="1805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 xml:space="preserve">Количество </w:t>
            </w:r>
          </w:p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психолого-</w:t>
            </w:r>
            <w:r w:rsidRPr="00B1481C">
              <w:rPr>
                <w:rFonts w:ascii="PT Astra Serif" w:hAnsi="PT Astra Serif"/>
              </w:rPr>
              <w:t xml:space="preserve">педагогических классов/групп </w:t>
            </w:r>
          </w:p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(с указанием класса/группы)</w:t>
            </w:r>
          </w:p>
        </w:tc>
        <w:tc>
          <w:tcPr>
            <w:tcW w:w="1876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 xml:space="preserve">Количество обучающихся в </w:t>
            </w:r>
            <w:r>
              <w:rPr>
                <w:rFonts w:ascii="PT Astra Serif" w:hAnsi="PT Astra Serif"/>
              </w:rPr>
              <w:t>психолого-</w:t>
            </w:r>
            <w:r w:rsidRPr="00B1481C">
              <w:rPr>
                <w:rFonts w:ascii="PT Astra Serif" w:hAnsi="PT Astra Serif"/>
              </w:rPr>
              <w:t xml:space="preserve">педагогических классах/группах </w:t>
            </w:r>
          </w:p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579" w:type="dxa"/>
            <w:gridSpan w:val="3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Психолого-педагогическое</w:t>
            </w:r>
            <w:r w:rsidRPr="00B1481C">
              <w:rPr>
                <w:rFonts w:ascii="PT Astra Serif" w:hAnsi="PT Astra Serif"/>
              </w:rPr>
              <w:t xml:space="preserve"> направление реализуется:</w:t>
            </w:r>
          </w:p>
        </w:tc>
        <w:tc>
          <w:tcPr>
            <w:tcW w:w="2855" w:type="dxa"/>
            <w:vMerge w:val="restart"/>
          </w:tcPr>
          <w:p w:rsidR="00120F9F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Количество выпускников психолого-педагогических классов, поступивших в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PT Astra Serif" w:hAnsi="PT Astra Serif"/>
                </w:rPr>
                <w:t>2022 г</w:t>
              </w:r>
            </w:smartTag>
            <w:r>
              <w:rPr>
                <w:rFonts w:ascii="PT Astra Serif" w:hAnsi="PT Astra Serif"/>
              </w:rPr>
              <w:t xml:space="preserve"> на профильное направление профессионального обучения (в том числе по целевому договору – указать в скобках)</w:t>
            </w:r>
          </w:p>
        </w:tc>
      </w:tr>
      <w:tr w:rsidR="00120F9F" w:rsidRPr="00B1481C" w:rsidTr="00C961DD">
        <w:trPr>
          <w:trHeight w:val="2034"/>
        </w:trPr>
        <w:tc>
          <w:tcPr>
            <w:tcW w:w="574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954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805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876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038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учебного плана (с указанием наименования курсов, дисциплин (модулей), практики, предусмотренных частью основной образовательной программы, формируемой участниками образовательных отношений)*</w:t>
            </w:r>
          </w:p>
        </w:tc>
        <w:tc>
          <w:tcPr>
            <w:tcW w:w="1986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внеурочной деятельности (с указанием наименования образовательной программы)*</w:t>
            </w:r>
          </w:p>
        </w:tc>
        <w:tc>
          <w:tcPr>
            <w:tcW w:w="3555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реализации дополнительных общеразвивающих программ  (данные о реализуемых дополнительных общеразвивающих программах, с указанием наименования образовательной программы)*</w:t>
            </w:r>
          </w:p>
        </w:tc>
        <w:tc>
          <w:tcPr>
            <w:tcW w:w="2855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C961DD">
        <w:tc>
          <w:tcPr>
            <w:tcW w:w="574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954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МБОУ «Могочинская СОШ»</w:t>
            </w:r>
          </w:p>
        </w:tc>
        <w:tc>
          <w:tcPr>
            <w:tcW w:w="1805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876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2038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986" w:type="dxa"/>
          </w:tcPr>
          <w:p w:rsidR="00120F9F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Педагогический класс</w:t>
            </w:r>
          </w:p>
          <w:p w:rsidR="00120F9F" w:rsidRDefault="00120F9F" w:rsidP="00E34F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27" w:history="1">
              <w:r w:rsidRPr="001E76E8">
                <w:rPr>
                  <w:rStyle w:val="Hyperlink"/>
                  <w:rFonts w:ascii="PT Astra Serif" w:hAnsi="PT Astra Serif" w:cs="Microsoft JhengHei"/>
                </w:rPr>
                <w:t>http://mogschool.edu.tomsk.ru/wp-admin/post.php?post=1608&amp;action=edit</w:t>
              </w:r>
            </w:hyperlink>
          </w:p>
          <w:p w:rsidR="00120F9F" w:rsidRDefault="00120F9F" w:rsidP="00E34F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55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855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120F9F" w:rsidRPr="00B1481C" w:rsidTr="00C961DD">
        <w:tc>
          <w:tcPr>
            <w:tcW w:w="574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954" w:type="dxa"/>
          </w:tcPr>
          <w:p w:rsidR="00120F9F" w:rsidRDefault="00120F9F" w:rsidP="00791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«Молчановская средняя общеобразовательная школа №1»</w:t>
            </w:r>
          </w:p>
        </w:tc>
        <w:tc>
          <w:tcPr>
            <w:tcW w:w="1805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(10-11 класс)</w:t>
            </w:r>
          </w:p>
        </w:tc>
        <w:tc>
          <w:tcPr>
            <w:tcW w:w="1876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педагогику</w:t>
            </w:r>
          </w:p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73">
              <w:rPr>
                <w:rFonts w:ascii="Times New Roman" w:hAnsi="Times New Roman"/>
                <w:sz w:val="24"/>
                <w:szCs w:val="24"/>
              </w:rPr>
              <w:t>http://mol-mlschool1.edu.tomsk.ru/wp-content/uploads/2021/10/programma-vvedenie-v-pedagogiku-sinkova-l.p.pdf</w:t>
            </w:r>
          </w:p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общеразвивающая программа  в рамках Образовательного проекта «Открытый педагогический Класс»</w:t>
            </w:r>
          </w:p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73">
              <w:rPr>
                <w:rFonts w:ascii="Times New Roman" w:hAnsi="Times New Roman"/>
                <w:sz w:val="24"/>
                <w:szCs w:val="24"/>
              </w:rPr>
              <w:t>https://uspeh.tspu.ru/pedagogicheskie-klassy.html</w:t>
            </w:r>
          </w:p>
        </w:tc>
        <w:tc>
          <w:tcPr>
            <w:tcW w:w="2855" w:type="dxa"/>
          </w:tcPr>
          <w:p w:rsidR="00120F9F" w:rsidRDefault="00120F9F" w:rsidP="00791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/3</w:t>
            </w:r>
          </w:p>
        </w:tc>
      </w:tr>
      <w:tr w:rsidR="00120F9F" w:rsidRPr="00B1481C" w:rsidTr="00C961DD">
        <w:tc>
          <w:tcPr>
            <w:tcW w:w="574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954" w:type="dxa"/>
          </w:tcPr>
          <w:p w:rsidR="00120F9F" w:rsidRDefault="00120F9F" w:rsidP="00791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МОАУ «Тунгусовская СОШ»</w:t>
            </w:r>
          </w:p>
        </w:tc>
        <w:tc>
          <w:tcPr>
            <w:tcW w:w="1805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Будущий учитель</w:t>
            </w:r>
          </w:p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Pr="00D74A28">
                <w:rPr>
                  <w:rStyle w:val="Hyperlink"/>
                  <w:rFonts w:ascii="PT Astra Serif" w:hAnsi="PT Astra Serif"/>
                  <w:shd w:val="clear" w:color="auto" w:fill="FFFFFF"/>
                </w:rPr>
                <w:t>http://mol-tngschool.edu.tomsk.ru/programmyi-fakultativnyih-i-elektivnyih-kursov/</w:t>
              </w:r>
            </w:hyperlink>
          </w:p>
        </w:tc>
        <w:tc>
          <w:tcPr>
            <w:tcW w:w="3555" w:type="dxa"/>
          </w:tcPr>
          <w:p w:rsidR="00120F9F" w:rsidRDefault="00120F9F" w:rsidP="00791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5" w:type="dxa"/>
          </w:tcPr>
          <w:p w:rsidR="00120F9F" w:rsidRDefault="00120F9F" w:rsidP="00791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(открыли только в этом году)</w:t>
            </w:r>
          </w:p>
        </w:tc>
      </w:tr>
    </w:tbl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</w:rPr>
      </w:pPr>
    </w:p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</w:rPr>
      </w:pPr>
    </w:p>
    <w:p w:rsidR="00120F9F" w:rsidRPr="00B1481C" w:rsidRDefault="00120F9F" w:rsidP="00B148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</w:rPr>
      </w:pPr>
      <w:r w:rsidRPr="00B1481C">
        <w:rPr>
          <w:rFonts w:ascii="PT Astra Serif" w:hAnsi="PT Astra Serif"/>
        </w:rPr>
        <w:t xml:space="preserve">* </w:t>
      </w:r>
      <w:r>
        <w:rPr>
          <w:rFonts w:ascii="PT Astra Serif" w:hAnsi="PT Astra Serif"/>
        </w:rPr>
        <w:t>П</w:t>
      </w:r>
      <w:r w:rsidRPr="00B1481C">
        <w:rPr>
          <w:rFonts w:ascii="PT Astra Serif" w:hAnsi="PT Astra Serif"/>
        </w:rPr>
        <w:t xml:space="preserve">рилагается </w:t>
      </w:r>
      <w:r>
        <w:rPr>
          <w:rFonts w:ascii="PT Astra Serif" w:hAnsi="PT Astra Serif"/>
        </w:rPr>
        <w:t>с</w:t>
      </w:r>
      <w:r w:rsidRPr="00B1481C">
        <w:rPr>
          <w:rFonts w:ascii="PT Astra Serif" w:hAnsi="PT Astra Serif"/>
        </w:rPr>
        <w:t>кан-копия учебного плана</w:t>
      </w:r>
      <w:r>
        <w:rPr>
          <w:rFonts w:ascii="PT Astra Serif" w:hAnsi="PT Astra Serif"/>
        </w:rPr>
        <w:t xml:space="preserve"> или указывается активная ссылка на образовательную программу, размещенную на официальном сайте образовательной организации в информационно-телекоммуникационной сети «Интернет»</w:t>
      </w:r>
    </w:p>
    <w:p w:rsidR="00120F9F" w:rsidRPr="00B1481C" w:rsidRDefault="00120F9F" w:rsidP="00B1481C">
      <w:pPr>
        <w:spacing w:after="0" w:line="240" w:lineRule="auto"/>
        <w:jc w:val="right"/>
        <w:rPr>
          <w:rFonts w:ascii="PT Astra Serif" w:hAnsi="PT Astra Serif"/>
        </w:rPr>
      </w:pPr>
    </w:p>
    <w:p w:rsidR="00120F9F" w:rsidRDefault="00120F9F" w:rsidP="00B1481C">
      <w:pPr>
        <w:spacing w:after="0" w:line="240" w:lineRule="auto"/>
        <w:rPr>
          <w:rFonts w:ascii="PT Astra Serif" w:hAnsi="PT Astra Serif" w:cs="Times New Roman"/>
        </w:rPr>
      </w:pPr>
    </w:p>
    <w:p w:rsidR="00120F9F" w:rsidRDefault="00120F9F" w:rsidP="009F0717">
      <w:pPr>
        <w:spacing w:after="0" w:line="240" w:lineRule="auto"/>
        <w:jc w:val="right"/>
        <w:rPr>
          <w:rFonts w:ascii="PT Astra Serif" w:eastAsia="MS Gothic" w:hAnsi="PT Astra Serif" w:cs="MS Gothic"/>
        </w:rPr>
      </w:pPr>
    </w:p>
    <w:p w:rsidR="00120F9F" w:rsidRPr="00B1481C" w:rsidRDefault="00120F9F" w:rsidP="009F0717">
      <w:pPr>
        <w:spacing w:after="0" w:line="240" w:lineRule="auto"/>
        <w:jc w:val="right"/>
        <w:rPr>
          <w:rFonts w:ascii="PT Astra Serif" w:eastAsia="MS Gothic" w:hAnsi="PT Astra Serif" w:cs="MS Gothic"/>
        </w:rPr>
      </w:pPr>
      <w:r w:rsidRPr="00B1481C">
        <w:rPr>
          <w:rFonts w:ascii="PT Astra Serif" w:eastAsia="MS Gothic" w:hAnsi="PT Astra Serif" w:cs="MS Gothic"/>
        </w:rPr>
        <w:t xml:space="preserve">Таблица </w:t>
      </w:r>
      <w:r>
        <w:rPr>
          <w:rFonts w:ascii="PT Astra Serif" w:eastAsia="MS Gothic" w:hAnsi="PT Astra Serif" w:cs="MS Gothic"/>
        </w:rPr>
        <w:t>7</w:t>
      </w:r>
    </w:p>
    <w:p w:rsidR="00120F9F" w:rsidRPr="00B1481C" w:rsidRDefault="00120F9F" w:rsidP="009F071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</w:rPr>
      </w:pPr>
    </w:p>
    <w:p w:rsidR="00120F9F" w:rsidRDefault="00120F9F" w:rsidP="009F071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 xml:space="preserve">Информация по </w:t>
      </w:r>
      <w:r>
        <w:rPr>
          <w:rFonts w:ascii="PT Astra Serif" w:hAnsi="PT Astra Serif"/>
          <w:sz w:val="24"/>
          <w:szCs w:val="24"/>
        </w:rPr>
        <w:t>обще</w:t>
      </w:r>
      <w:r w:rsidRPr="00B1481C">
        <w:rPr>
          <w:rFonts w:ascii="PT Astra Serif" w:hAnsi="PT Astra Serif"/>
          <w:sz w:val="24"/>
          <w:szCs w:val="24"/>
        </w:rPr>
        <w:t>образовательным организациям,в которых в 202</w:t>
      </w:r>
      <w:r w:rsidRPr="00C50468">
        <w:rPr>
          <w:rFonts w:ascii="PT Astra Serif" w:hAnsi="PT Astra Serif"/>
          <w:sz w:val="24"/>
          <w:szCs w:val="24"/>
        </w:rPr>
        <w:t>2</w:t>
      </w:r>
      <w:r w:rsidRPr="00B1481C">
        <w:rPr>
          <w:rFonts w:ascii="PT Astra Serif" w:hAnsi="PT Astra Serif"/>
          <w:sz w:val="24"/>
          <w:szCs w:val="24"/>
        </w:rPr>
        <w:t>-202</w:t>
      </w:r>
      <w:r w:rsidRPr="00C50468">
        <w:rPr>
          <w:rFonts w:ascii="PT Astra Serif" w:hAnsi="PT Astra Serif"/>
          <w:sz w:val="24"/>
          <w:szCs w:val="24"/>
        </w:rPr>
        <w:t>3</w:t>
      </w:r>
      <w:r w:rsidRPr="00B1481C">
        <w:rPr>
          <w:rFonts w:ascii="PT Astra Serif" w:hAnsi="PT Astra Serif"/>
          <w:sz w:val="24"/>
          <w:szCs w:val="24"/>
        </w:rPr>
        <w:t xml:space="preserve"> учебном году</w:t>
      </w:r>
    </w:p>
    <w:p w:rsidR="00120F9F" w:rsidRPr="00B1481C" w:rsidRDefault="00120F9F" w:rsidP="009F071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 xml:space="preserve">функционируют </w:t>
      </w:r>
      <w:r>
        <w:rPr>
          <w:rFonts w:ascii="PT Astra Serif" w:hAnsi="PT Astra Serif"/>
          <w:sz w:val="24"/>
          <w:szCs w:val="24"/>
        </w:rPr>
        <w:t xml:space="preserve">медицинские </w:t>
      </w:r>
      <w:r w:rsidRPr="00B1481C">
        <w:rPr>
          <w:rFonts w:ascii="PT Astra Serif" w:hAnsi="PT Astra Serif"/>
          <w:sz w:val="24"/>
          <w:szCs w:val="24"/>
        </w:rPr>
        <w:t xml:space="preserve">классы/группы </w:t>
      </w:r>
    </w:p>
    <w:p w:rsidR="00120F9F" w:rsidRPr="00B1481C" w:rsidRDefault="00120F9F" w:rsidP="009F071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>_________________</w:t>
      </w:r>
      <w:r>
        <w:rPr>
          <w:rFonts w:ascii="PT Astra Serif" w:hAnsi="PT Astra Serif"/>
          <w:sz w:val="24"/>
          <w:szCs w:val="24"/>
        </w:rPr>
        <w:t>Молчановский район</w:t>
      </w:r>
      <w:r w:rsidRPr="00B1481C">
        <w:rPr>
          <w:rFonts w:ascii="PT Astra Serif" w:hAnsi="PT Astra Serif"/>
          <w:sz w:val="24"/>
          <w:szCs w:val="24"/>
        </w:rPr>
        <w:t xml:space="preserve">_______________________ </w:t>
      </w:r>
    </w:p>
    <w:p w:rsidR="00120F9F" w:rsidRPr="00B1481C" w:rsidRDefault="00120F9F" w:rsidP="009F071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B1481C">
        <w:rPr>
          <w:rFonts w:ascii="PT Astra Serif" w:hAnsi="PT Astra Serif"/>
          <w:sz w:val="20"/>
          <w:szCs w:val="20"/>
        </w:rPr>
        <w:t>(наименование муниципального образования)</w:t>
      </w:r>
    </w:p>
    <w:tbl>
      <w:tblPr>
        <w:tblpPr w:leftFromText="180" w:rightFromText="180" w:vertAnchor="text" w:horzAnchor="margin" w:tblpY="129"/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3"/>
        <w:gridCol w:w="2439"/>
        <w:gridCol w:w="1652"/>
        <w:gridCol w:w="1748"/>
        <w:gridCol w:w="3430"/>
        <w:gridCol w:w="1794"/>
        <w:gridCol w:w="2132"/>
        <w:gridCol w:w="2071"/>
      </w:tblGrid>
      <w:tr w:rsidR="00120F9F" w:rsidRPr="00B1481C" w:rsidTr="009565A6">
        <w:trPr>
          <w:trHeight w:val="427"/>
        </w:trPr>
        <w:tc>
          <w:tcPr>
            <w:tcW w:w="513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№ п/п</w:t>
            </w:r>
          </w:p>
        </w:tc>
        <w:tc>
          <w:tcPr>
            <w:tcW w:w="2439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Наименование образовательной организации</w:t>
            </w:r>
          </w:p>
        </w:tc>
        <w:tc>
          <w:tcPr>
            <w:tcW w:w="1652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 xml:space="preserve">Количество </w:t>
            </w:r>
          </w:p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медицинских</w:t>
            </w:r>
            <w:r w:rsidRPr="00B1481C">
              <w:rPr>
                <w:rFonts w:ascii="PT Astra Serif" w:hAnsi="PT Astra Serif"/>
              </w:rPr>
              <w:t xml:space="preserve"> классов/групп </w:t>
            </w:r>
          </w:p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(с указанием класса/группы)</w:t>
            </w:r>
          </w:p>
        </w:tc>
        <w:tc>
          <w:tcPr>
            <w:tcW w:w="1748" w:type="dxa"/>
            <w:vMerge w:val="restart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 xml:space="preserve">Количество обучающихся в </w:t>
            </w:r>
            <w:r>
              <w:rPr>
                <w:rFonts w:ascii="PT Astra Serif" w:hAnsi="PT Astra Serif"/>
              </w:rPr>
              <w:t>медицинских</w:t>
            </w:r>
            <w:r w:rsidRPr="00B1481C">
              <w:rPr>
                <w:rFonts w:ascii="PT Astra Serif" w:hAnsi="PT Astra Serif"/>
              </w:rPr>
              <w:t xml:space="preserve"> классах/группах </w:t>
            </w:r>
          </w:p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356" w:type="dxa"/>
            <w:gridSpan w:val="3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Медицинское</w:t>
            </w:r>
            <w:r w:rsidRPr="00B1481C">
              <w:rPr>
                <w:rFonts w:ascii="PT Astra Serif" w:hAnsi="PT Astra Serif"/>
              </w:rPr>
              <w:t xml:space="preserve"> направление реализуется:</w:t>
            </w:r>
          </w:p>
        </w:tc>
        <w:tc>
          <w:tcPr>
            <w:tcW w:w="2071" w:type="dxa"/>
            <w:vMerge w:val="restart"/>
          </w:tcPr>
          <w:p w:rsidR="00120F9F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Количество выпускников медицинских классов, поступивших в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PT Astra Serif" w:hAnsi="PT Astra Serif"/>
                </w:rPr>
                <w:t>2022 г</w:t>
              </w:r>
            </w:smartTag>
            <w:r>
              <w:rPr>
                <w:rFonts w:ascii="PT Astra Serif" w:hAnsi="PT Astra Serif"/>
              </w:rPr>
              <w:t xml:space="preserve"> на профильное направление профессионального обучения (в том числе по целевому договору – указать в скобках)</w:t>
            </w:r>
          </w:p>
        </w:tc>
      </w:tr>
      <w:tr w:rsidR="00120F9F" w:rsidRPr="00B1481C" w:rsidTr="009565A6">
        <w:trPr>
          <w:trHeight w:val="2034"/>
        </w:trPr>
        <w:tc>
          <w:tcPr>
            <w:tcW w:w="513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39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52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48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430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учебного плана (с указанием наименования курсов, дисциплин (модулей), практики, предусмотренных частью основной образовательной программы, формируемой участниками образовательных отношений)*</w:t>
            </w:r>
          </w:p>
        </w:tc>
        <w:tc>
          <w:tcPr>
            <w:tcW w:w="1794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внеурочной деятельности (с указанием наименования образовательной программы)*</w:t>
            </w:r>
          </w:p>
        </w:tc>
        <w:tc>
          <w:tcPr>
            <w:tcW w:w="2132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реализации дополнительных общеразвивающих программ  (данные о реализуемых дополнительных общеразвивающих программах, с указанием наименования образовательной программы)*</w:t>
            </w:r>
          </w:p>
        </w:tc>
        <w:tc>
          <w:tcPr>
            <w:tcW w:w="2071" w:type="dxa"/>
            <w:vMerge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9565A6">
        <w:tc>
          <w:tcPr>
            <w:tcW w:w="513" w:type="dxa"/>
          </w:tcPr>
          <w:p w:rsidR="00120F9F" w:rsidRPr="00B1481C" w:rsidRDefault="00120F9F" w:rsidP="00C96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39" w:type="dxa"/>
          </w:tcPr>
          <w:p w:rsidR="00120F9F" w:rsidRDefault="00120F9F" w:rsidP="00C96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«Молчановская средняя общеобразовательная школа №1»</w:t>
            </w:r>
          </w:p>
        </w:tc>
        <w:tc>
          <w:tcPr>
            <w:tcW w:w="1652" w:type="dxa"/>
          </w:tcPr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 класс</w:t>
            </w:r>
          </w:p>
        </w:tc>
        <w:tc>
          <w:tcPr>
            <w:tcW w:w="1748" w:type="dxa"/>
          </w:tcPr>
          <w:p w:rsidR="00120F9F" w:rsidRDefault="00120F9F" w:rsidP="00C96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30" w:type="dxa"/>
          </w:tcPr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Рабочая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программа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предмету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Биология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класс</w:t>
            </w:r>
          </w:p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27">
              <w:rPr>
                <w:rFonts w:ascii="Times New Roman" w:eastAsia="Times New Roman" w:hAnsi="Times New Roman" w:cs="Calibri"/>
                <w:color w:val="auto"/>
              </w:rPr>
              <w:t>http://mol-mlschool1.edu.tomsk.ru/wp-content/uploads/2020/10/rabochaya-programma-biologiya-uglublennyj.pdf</w:t>
            </w:r>
          </w:p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Рабочая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программа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предмету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Химия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класс</w:t>
            </w:r>
          </w:p>
          <w:p w:rsidR="00120F9F" w:rsidRPr="00217A59" w:rsidRDefault="00120F9F" w:rsidP="00033227">
            <w:pPr>
              <w:pStyle w:val="a"/>
              <w:tabs>
                <w:tab w:val="left" w:pos="391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highlight w:val="white"/>
              </w:rPr>
            </w:pPr>
            <w:r w:rsidRPr="00217A59">
              <w:rPr>
                <w:rFonts w:ascii="Times New Roman" w:eastAsia="Times New Roman" w:hAnsi="Times New Roman" w:cs="Calibri"/>
                <w:b/>
                <w:highlight w:val="white"/>
              </w:rPr>
              <w:t>11</w:t>
            </w:r>
            <w:r w:rsidRPr="00217A59">
              <w:rPr>
                <w:rFonts w:ascii="Times New Roman" w:eastAsia="Times New Roman" w:hAnsi="Times New Roman" w:cs="Calibri"/>
                <w:highlight w:val="white"/>
              </w:rPr>
              <w:t xml:space="preserve"> </w:t>
            </w:r>
            <w:r w:rsidRPr="00217A59">
              <w:rPr>
                <w:rFonts w:ascii="Times New Roman" w:eastAsia="Times New Roman" w:hAnsi="Times New Roman" w:cs="Calibri"/>
                <w:b/>
                <w:highlight w:val="white"/>
              </w:rPr>
              <w:t>класс</w:t>
            </w:r>
          </w:p>
          <w:p w:rsidR="00120F9F" w:rsidRDefault="00120F9F" w:rsidP="00033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A59">
              <w:rPr>
                <w:rFonts w:ascii="Times New Roman" w:eastAsia="Times New Roman" w:hAnsi="Times New Roman" w:cs="Calibri"/>
              </w:rPr>
              <w:t>http://mol-mlschool1.edu.tomsk.ru/wp-content/uploads/2020/10/rabochaya-programma-himiya-10-11-klass-uglublennyj-kurs.pdf</w:t>
            </w:r>
          </w:p>
        </w:tc>
        <w:tc>
          <w:tcPr>
            <w:tcW w:w="1794" w:type="dxa"/>
          </w:tcPr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highlight w:val="white"/>
              </w:rPr>
              <w:t xml:space="preserve">Рабочая программа </w:t>
            </w:r>
            <w:bookmarkStart w:id="1" w:name="page3R_mcid151"/>
            <w:bookmarkEnd w:id="1"/>
            <w:r>
              <w:rPr>
                <w:rFonts w:ascii="Times New Roman" w:eastAsia="Times New Roman" w:hAnsi="Times New Roman" w:cs="Times New Roman"/>
                <w:color w:val="auto"/>
                <w:highlight w:val="white"/>
              </w:rPr>
              <w:br/>
              <w:t>по внеурочной деятельности «От простого к сложному. Биология » 10-11 класс.</w:t>
            </w:r>
          </w:p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highlight w:val="white"/>
              </w:rPr>
            </w:pPr>
          </w:p>
          <w:p w:rsidR="00120F9F" w:rsidRPr="004467AF" w:rsidRDefault="00120F9F" w:rsidP="00476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2" w:name="page3R_mcid161"/>
            <w:bookmarkEnd w:id="2"/>
            <w:r w:rsidRPr="004467AF">
              <w:rPr>
                <w:rFonts w:ascii="Times New Roman" w:eastAsia="Times New Roman" w:hAnsi="Times New Roman" w:cs="Times New Roman"/>
                <w:color w:val="auto"/>
              </w:rPr>
              <w:t>Рабочая программа</w:t>
            </w:r>
          </w:p>
          <w:p w:rsidR="00120F9F" w:rsidRPr="004467AF" w:rsidRDefault="00120F9F" w:rsidP="00476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highlight w:val="white"/>
              </w:rPr>
            </w:pPr>
            <w:r w:rsidRPr="004467AF">
              <w:rPr>
                <w:rFonts w:ascii="Times New Roman" w:eastAsia="Times New Roman" w:hAnsi="Times New Roman" w:cs="Times New Roman"/>
                <w:color w:val="auto"/>
              </w:rPr>
              <w:t xml:space="preserve">по внеурочной деятельности «От простого к сложному.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Химия</w:t>
            </w:r>
            <w:r w:rsidRPr="004467AF">
              <w:rPr>
                <w:rFonts w:ascii="Times New Roman" w:eastAsia="Times New Roman" w:hAnsi="Times New Roman" w:cs="Times New Roman"/>
                <w:color w:val="auto"/>
              </w:rPr>
              <w:t>» 10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4467AF">
              <w:rPr>
                <w:rFonts w:ascii="Times New Roman" w:eastAsia="Times New Roman" w:hAnsi="Times New Roman" w:cs="Times New Roman"/>
                <w:color w:val="auto"/>
              </w:rPr>
              <w:t>класс.</w:t>
            </w:r>
          </w:p>
          <w:p w:rsidR="00120F9F" w:rsidRDefault="00120F9F" w:rsidP="00476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white"/>
              </w:rPr>
            </w:pPr>
          </w:p>
          <w:p w:rsidR="00120F9F" w:rsidRDefault="00120F9F" w:rsidP="00476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white"/>
              </w:rPr>
            </w:pPr>
          </w:p>
          <w:p w:rsidR="00120F9F" w:rsidRDefault="00120F9F" w:rsidP="00476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highlight w:val="white"/>
              </w:rPr>
              <w:br/>
            </w:r>
          </w:p>
          <w:p w:rsidR="00120F9F" w:rsidRDefault="00120F9F" w:rsidP="00476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highlight w:val="white"/>
              </w:rPr>
            </w:pPr>
          </w:p>
          <w:p w:rsidR="00120F9F" w:rsidRDefault="00120F9F" w:rsidP="00476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highlight w:val="white"/>
              </w:rPr>
            </w:pPr>
          </w:p>
          <w:p w:rsidR="00120F9F" w:rsidRPr="00121327" w:rsidRDefault="00120F9F" w:rsidP="00476D0A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auto"/>
                <w:sz w:val="24"/>
                <w:szCs w:val="24"/>
                <w:highlight w:val="white"/>
              </w:rPr>
            </w:pPr>
          </w:p>
          <w:p w:rsidR="00120F9F" w:rsidRPr="00121327" w:rsidRDefault="00120F9F" w:rsidP="00476D0A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auto"/>
                <w:sz w:val="24"/>
                <w:szCs w:val="24"/>
                <w:highlight w:val="white"/>
              </w:rPr>
            </w:pPr>
          </w:p>
          <w:p w:rsidR="00120F9F" w:rsidRPr="00121327" w:rsidRDefault="00120F9F" w:rsidP="00476D0A">
            <w:pPr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2132" w:type="dxa"/>
          </w:tcPr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Дополнительные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общеразвивающие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программы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рамках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сетевого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взаимодействия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СибГМУ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Мой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08F">
              <w:rPr>
                <w:rFonts w:ascii="Times New Roman" w:eastAsia="MS Gothic" w:hAnsi="Times New Roman" w:cs="Times New Roman"/>
                <w:sz w:val="24"/>
                <w:szCs w:val="24"/>
              </w:rPr>
              <w:t>Медкласс</w:t>
            </w: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20F9F" w:rsidRPr="004F308F" w:rsidRDefault="00120F9F" w:rsidP="00476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F9F" w:rsidRDefault="00120F9F" w:rsidP="00476D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08F">
              <w:rPr>
                <w:rFonts w:ascii="Times New Roman" w:hAnsi="Times New Roman" w:cs="Times New Roman"/>
                <w:sz w:val="24"/>
                <w:szCs w:val="24"/>
              </w:rPr>
              <w:t>https://medclass-lk.ssmu.ru/school</w:t>
            </w:r>
          </w:p>
        </w:tc>
        <w:tc>
          <w:tcPr>
            <w:tcW w:w="2071" w:type="dxa"/>
          </w:tcPr>
          <w:p w:rsidR="00120F9F" w:rsidRDefault="00120F9F" w:rsidP="00C96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20F9F" w:rsidRPr="00B1481C" w:rsidRDefault="00120F9F" w:rsidP="009F071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</w:rPr>
      </w:pPr>
    </w:p>
    <w:p w:rsidR="00120F9F" w:rsidRPr="00B1481C" w:rsidRDefault="00120F9F" w:rsidP="00084284">
      <w:pPr>
        <w:spacing w:after="0" w:line="240" w:lineRule="auto"/>
        <w:jc w:val="right"/>
        <w:rPr>
          <w:rFonts w:ascii="PT Astra Serif" w:eastAsia="MS Gothic" w:hAnsi="PT Astra Serif" w:cs="MS Gothic"/>
        </w:rPr>
      </w:pPr>
      <w:r w:rsidRPr="00B1481C">
        <w:rPr>
          <w:rFonts w:ascii="PT Astra Serif" w:eastAsia="MS Gothic" w:hAnsi="PT Astra Serif" w:cs="MS Gothic"/>
        </w:rPr>
        <w:t xml:space="preserve">Таблица </w:t>
      </w:r>
      <w:r>
        <w:rPr>
          <w:rFonts w:ascii="PT Astra Serif" w:eastAsia="MS Gothic" w:hAnsi="PT Astra Serif" w:cs="MS Gothic"/>
        </w:rPr>
        <w:t>8</w:t>
      </w:r>
    </w:p>
    <w:p w:rsidR="00120F9F" w:rsidRPr="00B1481C" w:rsidRDefault="00120F9F" w:rsidP="000842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</w:rPr>
      </w:pPr>
    </w:p>
    <w:p w:rsidR="00120F9F" w:rsidRDefault="00120F9F" w:rsidP="000842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>Информация п</w:t>
      </w:r>
      <w:r>
        <w:rPr>
          <w:rFonts w:ascii="PT Astra Serif" w:hAnsi="PT Astra Serif"/>
          <w:sz w:val="24"/>
          <w:szCs w:val="24"/>
        </w:rPr>
        <w:t>о общеобразовательным организациям</w:t>
      </w:r>
      <w:r w:rsidRPr="00B1481C">
        <w:rPr>
          <w:rFonts w:ascii="PT Astra Serif" w:hAnsi="PT Astra Serif"/>
          <w:sz w:val="24"/>
          <w:szCs w:val="24"/>
        </w:rPr>
        <w:t>,</w:t>
      </w:r>
      <w:r>
        <w:rPr>
          <w:rFonts w:ascii="PT Astra Serif" w:hAnsi="PT Astra Serif"/>
          <w:sz w:val="24"/>
          <w:szCs w:val="24"/>
        </w:rPr>
        <w:t xml:space="preserve"> в которых </w:t>
      </w:r>
      <w:r w:rsidRPr="00B1481C">
        <w:rPr>
          <w:rFonts w:ascii="PT Astra Serif" w:hAnsi="PT Astra Serif"/>
          <w:sz w:val="24"/>
          <w:szCs w:val="24"/>
        </w:rPr>
        <w:t>в 202</w:t>
      </w:r>
      <w:r w:rsidRPr="00C50468">
        <w:rPr>
          <w:rFonts w:ascii="PT Astra Serif" w:hAnsi="PT Astra Serif"/>
          <w:sz w:val="24"/>
          <w:szCs w:val="24"/>
        </w:rPr>
        <w:t>2</w:t>
      </w:r>
      <w:r w:rsidRPr="00B1481C">
        <w:rPr>
          <w:rFonts w:ascii="PT Astra Serif" w:hAnsi="PT Astra Serif"/>
          <w:sz w:val="24"/>
          <w:szCs w:val="24"/>
        </w:rPr>
        <w:t>-202</w:t>
      </w:r>
      <w:r w:rsidRPr="00C50468">
        <w:rPr>
          <w:rFonts w:ascii="PT Astra Serif" w:hAnsi="PT Astra Serif"/>
          <w:sz w:val="24"/>
          <w:szCs w:val="24"/>
        </w:rPr>
        <w:t>3</w:t>
      </w:r>
      <w:r w:rsidRPr="00B1481C">
        <w:rPr>
          <w:rFonts w:ascii="PT Astra Serif" w:hAnsi="PT Astra Serif"/>
          <w:sz w:val="24"/>
          <w:szCs w:val="24"/>
        </w:rPr>
        <w:t xml:space="preserve"> учебном году функционируют </w:t>
      </w:r>
    </w:p>
    <w:p w:rsidR="00120F9F" w:rsidRPr="00B1481C" w:rsidRDefault="00120F9F" w:rsidP="000842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предпрофессиональные классы, открытые совместно с силовыми структурами</w:t>
      </w:r>
    </w:p>
    <w:p w:rsidR="00120F9F" w:rsidRPr="00B1481C" w:rsidRDefault="00120F9F" w:rsidP="000842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1481C">
        <w:rPr>
          <w:rFonts w:ascii="PT Astra Serif" w:hAnsi="PT Astra Serif"/>
          <w:sz w:val="24"/>
          <w:szCs w:val="24"/>
        </w:rPr>
        <w:t>______________________</w:t>
      </w:r>
      <w:r>
        <w:rPr>
          <w:rFonts w:ascii="PT Astra Serif" w:hAnsi="PT Astra Serif"/>
          <w:sz w:val="24"/>
          <w:szCs w:val="24"/>
        </w:rPr>
        <w:t>Молчановский район</w:t>
      </w:r>
      <w:r w:rsidRPr="00B1481C">
        <w:rPr>
          <w:rFonts w:ascii="PT Astra Serif" w:hAnsi="PT Astra Serif"/>
          <w:sz w:val="24"/>
          <w:szCs w:val="24"/>
        </w:rPr>
        <w:t xml:space="preserve">____________________ </w:t>
      </w:r>
    </w:p>
    <w:p w:rsidR="00120F9F" w:rsidRPr="00B1481C" w:rsidRDefault="00120F9F" w:rsidP="000842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B1481C">
        <w:rPr>
          <w:rFonts w:ascii="PT Astra Serif" w:hAnsi="PT Astra Serif"/>
          <w:sz w:val="20"/>
          <w:szCs w:val="20"/>
        </w:rPr>
        <w:t>(наименование муниципального образования</w:t>
      </w:r>
      <w:r>
        <w:rPr>
          <w:rFonts w:ascii="PT Astra Serif" w:hAnsi="PT Astra Serif"/>
          <w:sz w:val="20"/>
          <w:szCs w:val="20"/>
        </w:rPr>
        <w:t>/ОГОУ</w:t>
      </w:r>
      <w:r w:rsidRPr="00B1481C">
        <w:rPr>
          <w:rFonts w:ascii="PT Astra Serif" w:hAnsi="PT Astra Serif"/>
          <w:sz w:val="20"/>
          <w:szCs w:val="20"/>
        </w:rPr>
        <w:t>)</w:t>
      </w:r>
    </w:p>
    <w:p w:rsidR="00120F9F" w:rsidRPr="00B1481C" w:rsidRDefault="00120F9F" w:rsidP="000842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"/>
        <w:gridCol w:w="2265"/>
        <w:gridCol w:w="2456"/>
        <w:gridCol w:w="2456"/>
        <w:gridCol w:w="2259"/>
        <w:gridCol w:w="2174"/>
        <w:gridCol w:w="2335"/>
      </w:tblGrid>
      <w:tr w:rsidR="00120F9F" w:rsidRPr="00B1481C" w:rsidTr="005E63AF">
        <w:trPr>
          <w:trHeight w:val="427"/>
        </w:trPr>
        <w:tc>
          <w:tcPr>
            <w:tcW w:w="514" w:type="dxa"/>
            <w:vMerge w:val="restart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№ п/п</w:t>
            </w:r>
          </w:p>
        </w:tc>
        <w:tc>
          <w:tcPr>
            <w:tcW w:w="2265" w:type="dxa"/>
            <w:vMerge w:val="restart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Наименование образовательной организации</w:t>
            </w:r>
          </w:p>
        </w:tc>
        <w:tc>
          <w:tcPr>
            <w:tcW w:w="2456" w:type="dxa"/>
            <w:vMerge w:val="restart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 xml:space="preserve">Количество </w:t>
            </w:r>
          </w:p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предпрофессиональных</w:t>
            </w:r>
            <w:r w:rsidRPr="00B1481C">
              <w:rPr>
                <w:rFonts w:ascii="PT Astra Serif" w:hAnsi="PT Astra Serif"/>
              </w:rPr>
              <w:t xml:space="preserve"> классов </w:t>
            </w:r>
          </w:p>
          <w:p w:rsidR="00120F9F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(с указанием класса)</w:t>
            </w:r>
          </w:p>
          <w:p w:rsidR="00120F9F" w:rsidRPr="00B1481C" w:rsidRDefault="00120F9F" w:rsidP="000842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  <w:vMerge w:val="restart"/>
          </w:tcPr>
          <w:p w:rsidR="00120F9F" w:rsidRPr="00B1481C" w:rsidRDefault="00120F9F" w:rsidP="000842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 xml:space="preserve">Количество обучающихся в </w:t>
            </w:r>
            <w:r>
              <w:rPr>
                <w:rFonts w:ascii="PT Astra Serif" w:hAnsi="PT Astra Serif"/>
              </w:rPr>
              <w:t>предпрофессиональных</w:t>
            </w:r>
            <w:r w:rsidRPr="00B1481C">
              <w:rPr>
                <w:rFonts w:ascii="PT Astra Serif" w:hAnsi="PT Astra Serif"/>
              </w:rPr>
              <w:t xml:space="preserve"> класс</w:t>
            </w:r>
            <w:r>
              <w:rPr>
                <w:rFonts w:ascii="PT Astra Serif" w:hAnsi="PT Astra Serif"/>
              </w:rPr>
              <w:t>ах</w:t>
            </w:r>
          </w:p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6768" w:type="dxa"/>
            <w:gridSpan w:val="3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Предпрофессиональные программы</w:t>
            </w:r>
            <w:r w:rsidRPr="00B1481C">
              <w:rPr>
                <w:rFonts w:ascii="PT Astra Serif" w:hAnsi="PT Astra Serif"/>
              </w:rPr>
              <w:t xml:space="preserve"> реализуется:</w:t>
            </w:r>
          </w:p>
        </w:tc>
      </w:tr>
      <w:tr w:rsidR="00120F9F" w:rsidRPr="00B1481C" w:rsidTr="005E63AF">
        <w:trPr>
          <w:trHeight w:val="2034"/>
        </w:trPr>
        <w:tc>
          <w:tcPr>
            <w:tcW w:w="514" w:type="dxa"/>
            <w:vMerge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  <w:vMerge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  <w:vMerge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  <w:vMerge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учебного плана (с указанием наименования курсов, дисциплин (модулей), практики, предусмотренных частью основной образовательной программы, формируемой участниками образовательных отношений)*</w:t>
            </w: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внеурочной деятельности (с указанием наименования образовательной программы)*</w:t>
            </w: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1481C">
              <w:rPr>
                <w:rFonts w:ascii="PT Astra Serif" w:hAnsi="PT Astra Serif"/>
              </w:rPr>
              <w:t>в рамках реализации дополнительных общеразвивающих программ  (данные о реализуемых дополнительных общеразвивающих программах, с указанием наименования образовательной программы)*</w:t>
            </w:r>
          </w:p>
        </w:tc>
      </w:tr>
      <w:tr w:rsidR="00120F9F" w:rsidRPr="00B1481C" w:rsidTr="00AB630E">
        <w:tc>
          <w:tcPr>
            <w:tcW w:w="14459" w:type="dxa"/>
            <w:gridSpan w:val="7"/>
          </w:tcPr>
          <w:p w:rsidR="00120F9F" w:rsidRPr="005E63AF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Класс ФСБ</w:t>
            </w: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нет</w:t>
            </w: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B94CFE">
        <w:tc>
          <w:tcPr>
            <w:tcW w:w="14459" w:type="dxa"/>
            <w:gridSpan w:val="7"/>
          </w:tcPr>
          <w:p w:rsidR="00120F9F" w:rsidRPr="005E63AF" w:rsidRDefault="00120F9F" w:rsidP="005E6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Класс МЧС</w:t>
            </w: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нет</w:t>
            </w: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9C3E80">
        <w:tc>
          <w:tcPr>
            <w:tcW w:w="14459" w:type="dxa"/>
            <w:gridSpan w:val="7"/>
          </w:tcPr>
          <w:p w:rsidR="00120F9F" w:rsidRPr="005E63AF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5E63AF">
              <w:rPr>
                <w:rFonts w:ascii="PT Astra Serif" w:hAnsi="PT Astra Serif"/>
                <w:b/>
              </w:rPr>
              <w:t>Класс МВД</w:t>
            </w: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нет</w:t>
            </w: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077126">
        <w:tc>
          <w:tcPr>
            <w:tcW w:w="14459" w:type="dxa"/>
            <w:gridSpan w:val="7"/>
          </w:tcPr>
          <w:p w:rsidR="00120F9F" w:rsidRPr="005E63AF" w:rsidRDefault="00120F9F" w:rsidP="005E63A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E63AF">
              <w:rPr>
                <w:rFonts w:ascii="PT Astra Serif" w:eastAsia="MS Gothic" w:hAnsi="PT Astra Serif" w:cs="MS Gothic"/>
                <w:b/>
              </w:rPr>
              <w:t>Класс</w:t>
            </w:r>
            <w:r>
              <w:rPr>
                <w:rFonts w:ascii="PT Astra Serif" w:eastAsia="MS Gothic" w:hAnsi="PT Astra Serif" w:cs="MS Gothic"/>
                <w:b/>
              </w:rPr>
              <w:t xml:space="preserve"> </w:t>
            </w:r>
            <w:r w:rsidRPr="005E63AF">
              <w:rPr>
                <w:rFonts w:ascii="PT Astra Serif" w:eastAsia="MS Gothic" w:hAnsi="PT Astra Serif" w:cs="MS Gothic"/>
                <w:b/>
              </w:rPr>
              <w:t>войск</w:t>
            </w:r>
            <w:r>
              <w:rPr>
                <w:rFonts w:ascii="PT Astra Serif" w:eastAsia="MS Gothic" w:hAnsi="PT Astra Serif" w:cs="MS Gothic"/>
                <w:b/>
              </w:rPr>
              <w:t xml:space="preserve"> </w:t>
            </w:r>
            <w:r w:rsidRPr="005E63AF">
              <w:rPr>
                <w:rFonts w:ascii="PT Astra Serif" w:eastAsia="MS Gothic" w:hAnsi="PT Astra Serif" w:cs="MS Gothic"/>
                <w:b/>
              </w:rPr>
              <w:t>национальной</w:t>
            </w:r>
            <w:r>
              <w:rPr>
                <w:rFonts w:ascii="PT Astra Serif" w:eastAsia="MS Gothic" w:hAnsi="PT Astra Serif" w:cs="MS Gothic"/>
                <w:b/>
              </w:rPr>
              <w:t xml:space="preserve"> </w:t>
            </w:r>
            <w:r w:rsidRPr="005E63AF">
              <w:rPr>
                <w:rFonts w:ascii="PT Astra Serif" w:eastAsia="MS Gothic" w:hAnsi="PT Astra Serif" w:cs="MS Gothic"/>
                <w:b/>
              </w:rPr>
              <w:t>гвардии</w:t>
            </w:r>
            <w:r w:rsidRPr="005E63AF">
              <w:rPr>
                <w:rFonts w:ascii="PT Astra Serif" w:hAnsi="PT Astra Serif"/>
                <w:b/>
              </w:rPr>
              <w:t xml:space="preserve"> (</w:t>
            </w:r>
            <w:r w:rsidRPr="005E63AF">
              <w:rPr>
                <w:rFonts w:ascii="PT Astra Serif" w:eastAsia="MS Gothic" w:hAnsi="PT Astra Serif" w:cs="MS Gothic"/>
                <w:b/>
              </w:rPr>
              <w:t>Росгвардии</w:t>
            </w:r>
            <w:r w:rsidRPr="005E63AF">
              <w:rPr>
                <w:rFonts w:ascii="PT Astra Serif" w:hAnsi="PT Astra Serif"/>
                <w:b/>
              </w:rPr>
              <w:t>)</w:t>
            </w: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нет</w:t>
            </w: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120F9F" w:rsidRPr="00B1481C" w:rsidTr="000D3563">
        <w:tc>
          <w:tcPr>
            <w:tcW w:w="14459" w:type="dxa"/>
            <w:gridSpan w:val="7"/>
          </w:tcPr>
          <w:p w:rsidR="00120F9F" w:rsidRPr="00B54788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B54788">
              <w:rPr>
                <w:rFonts w:ascii="PT Astra Serif" w:hAnsi="PT Astra Serif"/>
                <w:b/>
              </w:rPr>
              <w:t>ИНОЕ (указать)</w:t>
            </w:r>
          </w:p>
        </w:tc>
      </w:tr>
      <w:tr w:rsidR="00120F9F" w:rsidRPr="00B1481C" w:rsidTr="005E63AF">
        <w:tc>
          <w:tcPr>
            <w:tcW w:w="51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нет</w:t>
            </w: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456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59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74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335" w:type="dxa"/>
          </w:tcPr>
          <w:p w:rsidR="00120F9F" w:rsidRPr="00B1481C" w:rsidRDefault="00120F9F" w:rsidP="00373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120F9F" w:rsidRPr="00B1481C" w:rsidRDefault="00120F9F" w:rsidP="00084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</w:rPr>
      </w:pPr>
      <w:r w:rsidRPr="00B1481C">
        <w:rPr>
          <w:rFonts w:ascii="PT Astra Serif" w:hAnsi="PT Astra Serif"/>
        </w:rPr>
        <w:t xml:space="preserve">* </w:t>
      </w:r>
      <w:r>
        <w:rPr>
          <w:rFonts w:ascii="PT Astra Serif" w:hAnsi="PT Astra Serif"/>
        </w:rPr>
        <w:t>П</w:t>
      </w:r>
      <w:r w:rsidRPr="00B1481C">
        <w:rPr>
          <w:rFonts w:ascii="PT Astra Serif" w:hAnsi="PT Astra Serif"/>
        </w:rPr>
        <w:t xml:space="preserve">рилагается </w:t>
      </w:r>
      <w:r>
        <w:rPr>
          <w:rFonts w:ascii="PT Astra Serif" w:hAnsi="PT Astra Serif"/>
        </w:rPr>
        <w:t>с</w:t>
      </w:r>
      <w:r w:rsidRPr="00B1481C">
        <w:rPr>
          <w:rFonts w:ascii="PT Astra Serif" w:hAnsi="PT Astra Serif"/>
        </w:rPr>
        <w:t>кан-копия учебного плана</w:t>
      </w:r>
      <w:r>
        <w:rPr>
          <w:rFonts w:ascii="PT Astra Serif" w:hAnsi="PT Astra Serif"/>
        </w:rPr>
        <w:t xml:space="preserve"> или указывается активная ссылка на образовательную программу, размещенную на официальном сайте общеобразовательной организации в информационно-телекоммуникационной сети «Интернет»</w:t>
      </w:r>
    </w:p>
    <w:p w:rsidR="00120F9F" w:rsidRDefault="00120F9F" w:rsidP="009565A6">
      <w:pPr>
        <w:rPr>
          <w:rFonts w:ascii="PT Astra Serif" w:hAnsi="PT Astra Serif" w:cs="Times New Roman"/>
        </w:rPr>
      </w:pPr>
    </w:p>
    <w:p w:rsidR="00120F9F" w:rsidRPr="00B1481C" w:rsidRDefault="00120F9F" w:rsidP="009565A6">
      <w:pPr>
        <w:rPr>
          <w:rFonts w:ascii="PT Astra Serif" w:hAnsi="PT Astra Serif" w:cs="Times New Roman"/>
        </w:rPr>
      </w:pPr>
      <w:r w:rsidRPr="00B1481C">
        <w:rPr>
          <w:rFonts w:ascii="PT Astra Serif" w:hAnsi="PT Astra Serif" w:cs="Times New Roman"/>
        </w:rPr>
        <w:t>Руководитель  (подпись, печать) ___________________</w:t>
      </w:r>
    </w:p>
    <w:p w:rsidR="00120F9F" w:rsidRPr="00B1481C" w:rsidRDefault="00120F9F" w:rsidP="009565A6">
      <w:pPr>
        <w:rPr>
          <w:rFonts w:ascii="PT Astra Serif" w:hAnsi="PT Astra Serif" w:cs="Times New Roman"/>
        </w:rPr>
      </w:pPr>
    </w:p>
    <w:p w:rsidR="00120F9F" w:rsidRDefault="00120F9F" w:rsidP="009565A6">
      <w:pPr>
        <w:spacing w:after="0" w:line="240" w:lineRule="auto"/>
        <w:ind w:left="-284"/>
        <w:rPr>
          <w:rFonts w:ascii="PT Astra Serif" w:hAnsi="PT Astra Serif" w:cs="Times New Roman"/>
          <w:color w:val="auto"/>
        </w:rPr>
      </w:pPr>
      <w:r w:rsidRPr="00B1481C">
        <w:rPr>
          <w:rFonts w:ascii="PT Astra Serif" w:hAnsi="PT Astra Serif" w:cs="Times New Roman"/>
        </w:rPr>
        <w:tab/>
      </w:r>
      <w:r w:rsidRPr="00B1481C">
        <w:rPr>
          <w:rFonts w:ascii="PT Astra Serif" w:hAnsi="PT Astra Serif" w:cs="Times New Roman"/>
          <w:color w:val="auto"/>
        </w:rPr>
        <w:t xml:space="preserve">ФИО и контактный телефон муниципального координатора, предоставившего информацию: </w:t>
      </w:r>
    </w:p>
    <w:p w:rsidR="00120F9F" w:rsidRPr="00B1481C" w:rsidRDefault="00120F9F" w:rsidP="009565A6">
      <w:pPr>
        <w:spacing w:after="0" w:line="240" w:lineRule="auto"/>
        <w:ind w:left="-284"/>
        <w:rPr>
          <w:rFonts w:ascii="PT Astra Serif" w:hAnsi="PT Astra Serif" w:cs="Times New Roman"/>
          <w:color w:val="auto"/>
        </w:rPr>
      </w:pPr>
      <w:r>
        <w:rPr>
          <w:rFonts w:ascii="PT Astra Serif" w:hAnsi="PT Astra Serif" w:cs="Times New Roman"/>
          <w:color w:val="auto"/>
        </w:rPr>
        <w:t xml:space="preserve">                                                       </w:t>
      </w:r>
      <w:r w:rsidRPr="00B1481C">
        <w:rPr>
          <w:rFonts w:ascii="PT Astra Serif" w:hAnsi="PT Astra Serif" w:cs="Times New Roman"/>
          <w:color w:val="auto"/>
        </w:rPr>
        <w:t>_</w:t>
      </w:r>
      <w:r>
        <w:rPr>
          <w:rFonts w:ascii="PT Astra Serif" w:hAnsi="PT Astra Serif" w:cs="Times New Roman"/>
          <w:color w:val="auto"/>
        </w:rPr>
        <w:t>Губина Светлана Андреевна, 8 38 256 21 0 27</w:t>
      </w:r>
      <w:r w:rsidRPr="00B1481C">
        <w:rPr>
          <w:rFonts w:ascii="PT Astra Serif" w:hAnsi="PT Astra Serif" w:cs="Times New Roman"/>
          <w:color w:val="auto"/>
        </w:rPr>
        <w:t xml:space="preserve">_____________________________ </w:t>
      </w:r>
    </w:p>
    <w:p w:rsidR="00120F9F" w:rsidRPr="00B1481C" w:rsidRDefault="00120F9F" w:rsidP="009565A6">
      <w:pPr>
        <w:spacing w:after="0" w:line="240" w:lineRule="auto"/>
        <w:ind w:left="-284"/>
        <w:rPr>
          <w:rFonts w:ascii="PT Astra Serif" w:hAnsi="PT Astra Serif" w:cs="Times New Roman"/>
          <w:color w:val="auto"/>
        </w:rPr>
      </w:pPr>
    </w:p>
    <w:p w:rsidR="00120F9F" w:rsidRPr="00B1481C" w:rsidRDefault="00120F9F" w:rsidP="00B1481C">
      <w:pPr>
        <w:spacing w:after="0" w:line="240" w:lineRule="auto"/>
        <w:rPr>
          <w:rFonts w:ascii="PT Astra Serif" w:hAnsi="PT Astra Serif" w:cs="Times New Roman"/>
        </w:rPr>
      </w:pPr>
    </w:p>
    <w:sectPr w:rsidR="00120F9F" w:rsidRPr="00B1481C" w:rsidSect="0028495A">
      <w:pgSz w:w="16838" w:h="11906" w:orient="landscape" w:code="9"/>
      <w:pgMar w:top="709" w:right="1134" w:bottom="851" w:left="1134" w:header="53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F9F" w:rsidRDefault="00120F9F" w:rsidP="00C052FB">
      <w:pPr>
        <w:spacing w:after="0" w:line="240" w:lineRule="auto"/>
      </w:pPr>
      <w:r>
        <w:separator/>
      </w:r>
    </w:p>
  </w:endnote>
  <w:endnote w:type="continuationSeparator" w:id="1">
    <w:p w:rsidR="00120F9F" w:rsidRDefault="00120F9F" w:rsidP="00C05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JhengHei">
    <w:altName w:val="Arial Unicode MS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Ўѕ?¬Ч?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F9F" w:rsidRDefault="00120F9F" w:rsidP="00C052FB">
      <w:pPr>
        <w:spacing w:after="0" w:line="240" w:lineRule="auto"/>
      </w:pPr>
      <w:r>
        <w:separator/>
      </w:r>
    </w:p>
  </w:footnote>
  <w:footnote w:type="continuationSeparator" w:id="1">
    <w:p w:rsidR="00120F9F" w:rsidRDefault="00120F9F" w:rsidP="00C052FB">
      <w:pPr>
        <w:spacing w:after="0" w:line="240" w:lineRule="auto"/>
      </w:pPr>
      <w:r>
        <w:continuationSeparator/>
      </w:r>
    </w:p>
  </w:footnote>
  <w:footnote w:id="2">
    <w:p w:rsidR="00120F9F" w:rsidRDefault="00120F9F" w:rsidP="00C052FB">
      <w:pPr>
        <w:pStyle w:val="FootnoteText"/>
      </w:pPr>
      <w:r>
        <w:rPr>
          <w:rStyle w:val="FootnoteReference"/>
        </w:rPr>
        <w:footnoteRef/>
      </w:r>
      <w:r w:rsidRPr="00467F91">
        <w:rPr>
          <w:rFonts w:ascii="Times New Roman" w:hAnsi="Times New Roman"/>
        </w:rPr>
        <w:t xml:space="preserve">Актуальные данные на </w:t>
      </w:r>
      <w:r>
        <w:rPr>
          <w:rFonts w:ascii="Times New Roman" w:hAnsi="Times New Roman"/>
        </w:rPr>
        <w:t>01.11</w:t>
      </w:r>
      <w:r w:rsidRPr="00467F91">
        <w:rPr>
          <w:rFonts w:ascii="Times New Roman" w:hAnsi="Times New Roman"/>
        </w:rPr>
        <w:t>.20</w:t>
      </w:r>
      <w:r>
        <w:rPr>
          <w:rFonts w:ascii="Times New Roman" w:hAnsi="Times New Roman"/>
        </w:rPr>
        <w:t>22</w:t>
      </w:r>
    </w:p>
  </w:footnote>
  <w:footnote w:id="3">
    <w:p w:rsidR="00120F9F" w:rsidRDefault="00120F9F" w:rsidP="0006152D">
      <w:pPr>
        <w:pStyle w:val="FootnoteText"/>
        <w:jc w:val="both"/>
      </w:pPr>
      <w:r w:rsidRPr="00A44E4F">
        <w:rPr>
          <w:rStyle w:val="FootnoteReference"/>
          <w:rFonts w:ascii="Times New Roman" w:hAnsi="Times New Roman"/>
        </w:rPr>
        <w:footnoteRef/>
      </w:r>
      <w:r w:rsidRPr="00A44E4F">
        <w:rPr>
          <w:rFonts w:ascii="Times New Roman" w:hAnsi="Times New Roman"/>
        </w:rPr>
        <w:t xml:space="preserve"> В списках отмечаются направления и предметы учебного плана, изучаемые на углубленном уровне по учебникам для углубленного изучения</w:t>
      </w:r>
    </w:p>
  </w:footnote>
  <w:footnote w:id="4">
    <w:p w:rsidR="00120F9F" w:rsidRDefault="00120F9F" w:rsidP="00730582">
      <w:pPr>
        <w:pStyle w:val="FootnoteText"/>
      </w:pPr>
      <w:r>
        <w:rPr>
          <w:rStyle w:val="FootnoteReference"/>
        </w:rPr>
        <w:footnoteRef/>
      </w:r>
      <w:r w:rsidRPr="009610C4">
        <w:rPr>
          <w:rFonts w:ascii="Times New Roman" w:hAnsi="Times New Roman"/>
        </w:rPr>
        <w:t>указать какие: Росгвардия, МВД, МЧС, ФСБ</w:t>
      </w:r>
      <w:r>
        <w:rPr>
          <w:rFonts w:ascii="Times New Roman" w:hAnsi="Times New Roman"/>
        </w:rPr>
        <w:t>, военно-медицинский.</w:t>
      </w:r>
    </w:p>
  </w:footnote>
  <w:footnote w:id="5">
    <w:p w:rsidR="00120F9F" w:rsidRDefault="00120F9F" w:rsidP="009C2349">
      <w:pPr>
        <w:pStyle w:val="FootnoteText"/>
      </w:pPr>
      <w:r>
        <w:rPr>
          <w:rStyle w:val="FootnoteReference"/>
        </w:rPr>
        <w:footnoteRef/>
      </w:r>
      <w:r w:rsidRPr="009610C4">
        <w:rPr>
          <w:rFonts w:ascii="Times New Roman" w:hAnsi="Times New Roman"/>
        </w:rPr>
        <w:t>указать какие: Росгвардия, МВД, МЧС, ФСБ</w:t>
      </w:r>
    </w:p>
  </w:footnote>
  <w:footnote w:id="6">
    <w:p w:rsidR="00120F9F" w:rsidRDefault="00120F9F" w:rsidP="00DE4292">
      <w:pPr>
        <w:pStyle w:val="FootnoteText"/>
      </w:pPr>
      <w:r w:rsidRPr="008532E4">
        <w:rPr>
          <w:rStyle w:val="FootnoteReference"/>
          <w:rFonts w:ascii="Times New Roman" w:hAnsi="Times New Roman"/>
        </w:rPr>
        <w:footnoteRef/>
      </w:r>
      <w:r w:rsidRPr="008532E4">
        <w:rPr>
          <w:rFonts w:ascii="Times New Roman" w:hAnsi="Times New Roman"/>
        </w:rPr>
        <w:t xml:space="preserve"> Только для муниципального органа, осуществляющего управление в сфере</w:t>
      </w:r>
      <w:r>
        <w:rPr>
          <w:rFonts w:ascii="Times New Roman" w:hAnsi="Times New Roman"/>
        </w:rPr>
        <w:t xml:space="preserve"> образования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E42"/>
    <w:multiLevelType w:val="hybridMultilevel"/>
    <w:tmpl w:val="210E8134"/>
    <w:lvl w:ilvl="0" w:tplc="9154AD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C11F0"/>
    <w:multiLevelType w:val="hybridMultilevel"/>
    <w:tmpl w:val="CFA6C2DE"/>
    <w:lvl w:ilvl="0" w:tplc="9154AD0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E35E17"/>
    <w:multiLevelType w:val="multilevel"/>
    <w:tmpl w:val="A9884B18"/>
    <w:lvl w:ilvl="0">
      <w:start w:val="1"/>
      <w:numFmt w:val="bullet"/>
      <w:lvlText w:val=""/>
      <w:lvlJc w:val="left"/>
      <w:pPr>
        <w:ind w:left="1287" w:hanging="32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0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3">
    <w:nsid w:val="2DAF59A3"/>
    <w:multiLevelType w:val="hybridMultilevel"/>
    <w:tmpl w:val="16C6E982"/>
    <w:lvl w:ilvl="0" w:tplc="9154AD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F3971"/>
    <w:multiLevelType w:val="hybridMultilevel"/>
    <w:tmpl w:val="A370ADEA"/>
    <w:lvl w:ilvl="0" w:tplc="9154AD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00408"/>
    <w:multiLevelType w:val="hybridMultilevel"/>
    <w:tmpl w:val="CA3AA216"/>
    <w:lvl w:ilvl="0" w:tplc="9154AD00">
      <w:start w:val="1"/>
      <w:numFmt w:val="bullet"/>
      <w:lvlText w:val=""/>
      <w:lvlJc w:val="left"/>
      <w:pPr>
        <w:ind w:left="1287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6">
    <w:nsid w:val="44716082"/>
    <w:multiLevelType w:val="hybridMultilevel"/>
    <w:tmpl w:val="56B2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4D1996"/>
    <w:multiLevelType w:val="hybridMultilevel"/>
    <w:tmpl w:val="A0706748"/>
    <w:lvl w:ilvl="0" w:tplc="1938B76E">
      <w:start w:val="1"/>
      <w:numFmt w:val="bullet"/>
      <w:suff w:val="space"/>
      <w:lvlText w:val=""/>
      <w:lvlJc w:val="left"/>
      <w:pPr>
        <w:ind w:left="1287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E83A99"/>
    <w:multiLevelType w:val="hybridMultilevel"/>
    <w:tmpl w:val="63AE71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1E2A89"/>
    <w:multiLevelType w:val="hybridMultilevel"/>
    <w:tmpl w:val="FE9427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BD2A55"/>
    <w:multiLevelType w:val="hybridMultilevel"/>
    <w:tmpl w:val="94AAD40C"/>
    <w:lvl w:ilvl="0" w:tplc="9154AD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4D1"/>
    <w:rsid w:val="00004FA3"/>
    <w:rsid w:val="00033227"/>
    <w:rsid w:val="0006152D"/>
    <w:rsid w:val="00064D1D"/>
    <w:rsid w:val="00077126"/>
    <w:rsid w:val="00084284"/>
    <w:rsid w:val="000B48F5"/>
    <w:rsid w:val="000B6DF2"/>
    <w:rsid w:val="000D3563"/>
    <w:rsid w:val="000E00AF"/>
    <w:rsid w:val="00102CBA"/>
    <w:rsid w:val="00120F9F"/>
    <w:rsid w:val="00121327"/>
    <w:rsid w:val="0016267C"/>
    <w:rsid w:val="00182CE8"/>
    <w:rsid w:val="001A23FF"/>
    <w:rsid w:val="001E04F1"/>
    <w:rsid w:val="001E76E8"/>
    <w:rsid w:val="001F146F"/>
    <w:rsid w:val="00217A59"/>
    <w:rsid w:val="002365C2"/>
    <w:rsid w:val="00276369"/>
    <w:rsid w:val="0028495A"/>
    <w:rsid w:val="002F70CE"/>
    <w:rsid w:val="00367335"/>
    <w:rsid w:val="0037335E"/>
    <w:rsid w:val="003907F9"/>
    <w:rsid w:val="003A5E3C"/>
    <w:rsid w:val="003B16B2"/>
    <w:rsid w:val="003B559D"/>
    <w:rsid w:val="003C2191"/>
    <w:rsid w:val="003F24F8"/>
    <w:rsid w:val="00410578"/>
    <w:rsid w:val="00424E95"/>
    <w:rsid w:val="00432840"/>
    <w:rsid w:val="004467AF"/>
    <w:rsid w:val="00467F91"/>
    <w:rsid w:val="00476D0A"/>
    <w:rsid w:val="004A1C73"/>
    <w:rsid w:val="004C29D0"/>
    <w:rsid w:val="004D717B"/>
    <w:rsid w:val="004D7D9A"/>
    <w:rsid w:val="004F308F"/>
    <w:rsid w:val="00504A08"/>
    <w:rsid w:val="00534866"/>
    <w:rsid w:val="0054145B"/>
    <w:rsid w:val="00565841"/>
    <w:rsid w:val="005E4190"/>
    <w:rsid w:val="005E63AF"/>
    <w:rsid w:val="005F22F6"/>
    <w:rsid w:val="00603B93"/>
    <w:rsid w:val="00633E76"/>
    <w:rsid w:val="00695BC5"/>
    <w:rsid w:val="006B7111"/>
    <w:rsid w:val="006C4073"/>
    <w:rsid w:val="006C5055"/>
    <w:rsid w:val="006C57C7"/>
    <w:rsid w:val="006D0779"/>
    <w:rsid w:val="006D49D3"/>
    <w:rsid w:val="006D741F"/>
    <w:rsid w:val="00706EB6"/>
    <w:rsid w:val="00713B94"/>
    <w:rsid w:val="00730582"/>
    <w:rsid w:val="007408CC"/>
    <w:rsid w:val="00761914"/>
    <w:rsid w:val="0076769B"/>
    <w:rsid w:val="00770D99"/>
    <w:rsid w:val="00784460"/>
    <w:rsid w:val="007916B7"/>
    <w:rsid w:val="00794046"/>
    <w:rsid w:val="007A0CED"/>
    <w:rsid w:val="007A10A3"/>
    <w:rsid w:val="007B39A6"/>
    <w:rsid w:val="007D5686"/>
    <w:rsid w:val="007E0319"/>
    <w:rsid w:val="007E38C1"/>
    <w:rsid w:val="008074CC"/>
    <w:rsid w:val="008532E4"/>
    <w:rsid w:val="0087778C"/>
    <w:rsid w:val="00893190"/>
    <w:rsid w:val="008C3088"/>
    <w:rsid w:val="0091109F"/>
    <w:rsid w:val="009565A6"/>
    <w:rsid w:val="00957B13"/>
    <w:rsid w:val="009610C4"/>
    <w:rsid w:val="009616B3"/>
    <w:rsid w:val="0099454A"/>
    <w:rsid w:val="009C2349"/>
    <w:rsid w:val="009C3E80"/>
    <w:rsid w:val="009C7BC2"/>
    <w:rsid w:val="009F0717"/>
    <w:rsid w:val="00A14A92"/>
    <w:rsid w:val="00A42324"/>
    <w:rsid w:val="00A44E4F"/>
    <w:rsid w:val="00A5596D"/>
    <w:rsid w:val="00A75445"/>
    <w:rsid w:val="00A9451B"/>
    <w:rsid w:val="00A949D6"/>
    <w:rsid w:val="00AB43E4"/>
    <w:rsid w:val="00AB630E"/>
    <w:rsid w:val="00AB71FC"/>
    <w:rsid w:val="00AD63EE"/>
    <w:rsid w:val="00AF0696"/>
    <w:rsid w:val="00B07E24"/>
    <w:rsid w:val="00B1481C"/>
    <w:rsid w:val="00B3494D"/>
    <w:rsid w:val="00B4513A"/>
    <w:rsid w:val="00B54788"/>
    <w:rsid w:val="00B54A20"/>
    <w:rsid w:val="00B94CFE"/>
    <w:rsid w:val="00C051DD"/>
    <w:rsid w:val="00C052FB"/>
    <w:rsid w:val="00C104CC"/>
    <w:rsid w:val="00C3617A"/>
    <w:rsid w:val="00C3766E"/>
    <w:rsid w:val="00C407D5"/>
    <w:rsid w:val="00C50468"/>
    <w:rsid w:val="00C60332"/>
    <w:rsid w:val="00C639B5"/>
    <w:rsid w:val="00C961DD"/>
    <w:rsid w:val="00CF7A7A"/>
    <w:rsid w:val="00D50E99"/>
    <w:rsid w:val="00D72435"/>
    <w:rsid w:val="00D7427F"/>
    <w:rsid w:val="00D74A28"/>
    <w:rsid w:val="00DA14D1"/>
    <w:rsid w:val="00DA7587"/>
    <w:rsid w:val="00DB6CE1"/>
    <w:rsid w:val="00DC1F8E"/>
    <w:rsid w:val="00DE4292"/>
    <w:rsid w:val="00E004F6"/>
    <w:rsid w:val="00E206EF"/>
    <w:rsid w:val="00E22542"/>
    <w:rsid w:val="00E34F07"/>
    <w:rsid w:val="00E42FA1"/>
    <w:rsid w:val="00EA751F"/>
    <w:rsid w:val="00EC006B"/>
    <w:rsid w:val="00EC3600"/>
    <w:rsid w:val="00EF36E5"/>
    <w:rsid w:val="00F025F8"/>
    <w:rsid w:val="00F301E3"/>
    <w:rsid w:val="00F37CB5"/>
    <w:rsid w:val="00F44590"/>
    <w:rsid w:val="00F44B42"/>
    <w:rsid w:val="00F53224"/>
    <w:rsid w:val="00F625F1"/>
    <w:rsid w:val="00F82BE9"/>
    <w:rsid w:val="00FA351C"/>
    <w:rsid w:val="00FC0456"/>
    <w:rsid w:val="00FC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0AF"/>
    <w:pPr>
      <w:spacing w:after="160" w:line="259" w:lineRule="auto"/>
    </w:pPr>
    <w:rPr>
      <w:rFonts w:ascii="Microsoft JhengHei" w:eastAsia="Microsoft JhengHei" w:hAnsi="Microsoft JhengHei" w:cs="Microsoft JhengHei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00AF"/>
    <w:pPr>
      <w:keepNext/>
      <w:keepLines/>
      <w:spacing w:after="0" w:line="277" w:lineRule="auto"/>
      <w:ind w:left="10" w:hanging="10"/>
      <w:jc w:val="both"/>
      <w:outlineLvl w:val="0"/>
    </w:pPr>
    <w:rPr>
      <w:rFonts w:ascii="Times New Roman" w:eastAsia="Times New Roman" w:hAnsi="Times New Roman" w:cs="Times New Roman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00AF"/>
    <w:pPr>
      <w:keepNext/>
      <w:keepLines/>
      <w:spacing w:after="0" w:line="240" w:lineRule="auto"/>
      <w:ind w:left="10"/>
      <w:outlineLvl w:val="1"/>
    </w:pPr>
    <w:rPr>
      <w:rFonts w:ascii="Times New Roman" w:eastAsia="Times New Roman" w:hAnsi="Times New Roman" w:cs="Times New Roman"/>
      <w:u w:val="single" w:color="00000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00AF"/>
    <w:pPr>
      <w:keepNext/>
      <w:keepLines/>
      <w:spacing w:before="34" w:after="0" w:line="240" w:lineRule="auto"/>
      <w:ind w:left="1580"/>
      <w:outlineLvl w:val="2"/>
    </w:pPr>
    <w:rPr>
      <w:rFonts w:cs="Times New Roman"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00AF"/>
    <w:rPr>
      <w:rFonts w:ascii="Times New Roman" w:hAnsi="Times New Roman" w:cs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E00AF"/>
    <w:rPr>
      <w:rFonts w:ascii="Times New Roman" w:hAnsi="Times New Roman" w:cs="Times New Roman"/>
      <w:color w:val="000000"/>
      <w:sz w:val="22"/>
      <w:u w:val="single" w:color="00000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E00AF"/>
    <w:rPr>
      <w:rFonts w:ascii="Microsoft JhengHei" w:eastAsia="Microsoft JhengHei" w:hAnsi="Microsoft JhengHei" w:cs="Times New Roman"/>
      <w:color w:val="000000"/>
      <w:sz w:val="22"/>
    </w:rPr>
  </w:style>
  <w:style w:type="table" w:customStyle="1" w:styleId="TableGrid">
    <w:name w:val="TableGrid"/>
    <w:uiPriority w:val="99"/>
    <w:rsid w:val="000E00AF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B4513A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C05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052FB"/>
    <w:rPr>
      <w:rFonts w:ascii="Microsoft JhengHei" w:eastAsia="Microsoft JhengHei" w:hAnsi="Microsoft JhengHei" w:cs="Microsoft JhengHei"/>
      <w:color w:val="000000"/>
    </w:rPr>
  </w:style>
  <w:style w:type="paragraph" w:styleId="BodyText">
    <w:name w:val="Body Text"/>
    <w:basedOn w:val="Normal"/>
    <w:link w:val="BodyTextChar"/>
    <w:uiPriority w:val="99"/>
    <w:semiHidden/>
    <w:rsid w:val="00C052F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52FB"/>
    <w:rPr>
      <w:rFonts w:ascii="Microsoft JhengHei" w:eastAsia="Microsoft JhengHei" w:hAnsi="Microsoft JhengHei" w:cs="Microsoft JhengHei"/>
      <w:color w:val="000000"/>
    </w:rPr>
  </w:style>
  <w:style w:type="character" w:styleId="PageNumber">
    <w:name w:val="page number"/>
    <w:basedOn w:val="DefaultParagraphFont"/>
    <w:uiPriority w:val="99"/>
    <w:rsid w:val="00C052FB"/>
    <w:rPr>
      <w:rFonts w:cs="Times New Roman"/>
    </w:rPr>
  </w:style>
  <w:style w:type="table" w:styleId="TableGrid0">
    <w:name w:val="Table Grid"/>
    <w:basedOn w:val="TableNormal"/>
    <w:uiPriority w:val="99"/>
    <w:rsid w:val="00C052F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C052FB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052FB"/>
    <w:rPr>
      <w:rFonts w:ascii="Calibri" w:hAnsi="Calibri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C052FB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16267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79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94046"/>
    <w:rPr>
      <w:rFonts w:ascii="Microsoft JhengHei" w:eastAsia="Microsoft JhengHei" w:hAnsi="Microsoft JhengHei" w:cs="Microsoft JhengHe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rsid w:val="0069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5BC5"/>
    <w:rPr>
      <w:rFonts w:ascii="Tahoma" w:eastAsia="Microsoft JhengHei" w:hAnsi="Tahoma" w:cs="Tahoma"/>
      <w:color w:val="000000"/>
      <w:sz w:val="16"/>
      <w:szCs w:val="16"/>
    </w:rPr>
  </w:style>
  <w:style w:type="table" w:customStyle="1" w:styleId="-11">
    <w:name w:val="Таблица-сетка 1 светлая1"/>
    <w:uiPriority w:val="99"/>
    <w:rsid w:val="007B39A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uiPriority w:val="99"/>
    <w:rsid w:val="00EA751F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одержимое таблицы"/>
    <w:basedOn w:val="Normal"/>
    <w:uiPriority w:val="99"/>
    <w:rsid w:val="00432840"/>
    <w:pPr>
      <w:suppressLineNumbers/>
    </w:pPr>
  </w:style>
  <w:style w:type="character" w:customStyle="1" w:styleId="a0">
    <w:name w:val="Основной текст Знак"/>
    <w:uiPriority w:val="99"/>
    <w:semiHidden/>
    <w:rsid w:val="00C961DD"/>
    <w:rPr>
      <w:rFonts w:ascii="Microsoft JhengHei" w:eastAsia="Microsoft JhengHei" w:hAnsi="Microsoft JhengHei"/>
      <w:color w:val="000000"/>
    </w:rPr>
  </w:style>
  <w:style w:type="character" w:styleId="FollowedHyperlink">
    <w:name w:val="FollowedHyperlink"/>
    <w:basedOn w:val="DefaultParagraphFont"/>
    <w:uiPriority w:val="99"/>
    <w:rsid w:val="007408CC"/>
    <w:rPr>
      <w:rFonts w:cs="Times New Roman"/>
      <w:color w:val="800080"/>
      <w:u w:val="single"/>
    </w:rPr>
  </w:style>
  <w:style w:type="character" w:customStyle="1" w:styleId="a1">
    <w:name w:val="Символ концевой сноски"/>
    <w:uiPriority w:val="99"/>
    <w:rsid w:val="00E34F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64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l-mlschool1.edu.tomsk.ru/wp-content/uploads/2021/10/programma-vvedenie-v-pedagogiku-sinkova-l.p.pdf" TargetMode="External"/><Relationship Id="rId13" Type="http://schemas.openxmlformats.org/officeDocument/2006/relationships/hyperlink" Target="http://mol-mlschool1.edu.tomsk.ru/wp-content/uploads/2020/10/rabochaya-programma-himiya-10-11-klass-uglublennyj-kurs.pdf" TargetMode="External"/><Relationship Id="rId18" Type="http://schemas.openxmlformats.org/officeDocument/2006/relationships/hyperlink" Target="http://mol-mlschool1.edu.tomsk.ru/wp-content/uploads/2020/10/rabochaya-programma-biologiya-uglublennyj.pdf" TargetMode="External"/><Relationship Id="rId26" Type="http://schemas.openxmlformats.org/officeDocument/2006/relationships/hyperlink" Target="http://mol-tngschool.edu.tomsk.ru/programmyi-fakultativnyih-i-elektivnyih-kursov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l-mlschool1.edu.tomsk.ru/rabochie-programmy" TargetMode="External"/><Relationship Id="rId7" Type="http://schemas.openxmlformats.org/officeDocument/2006/relationships/hyperlink" Target="http://mogschool.edu.tomsk.ru/wp-admin/post.php?post=1608&amp;action=edit" TargetMode="External"/><Relationship Id="rId12" Type="http://schemas.openxmlformats.org/officeDocument/2006/relationships/hyperlink" Target="https://medclass-lk.ssmu.ru/school" TargetMode="External"/><Relationship Id="rId17" Type="http://schemas.openxmlformats.org/officeDocument/2006/relationships/hyperlink" Target="http://mol-mlschool1.edu.tomsk.ru/wp-content/uploads/2021/10/pravo-10-11-klass.pdf" TargetMode="External"/><Relationship Id="rId25" Type="http://schemas.openxmlformats.org/officeDocument/2006/relationships/hyperlink" Target="http://mol-mlschool2.edu.tomsk.ru/obrazovanie/rabochie-programmy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l-mlschool1.edu.tomsk.ru/wp-content/uploads/2021/10/profil-baza-golczova-babajczeva-v.v.-10-11-rabochaya-programma10-11-s-izmeneniyami.pdf" TargetMode="External"/><Relationship Id="rId20" Type="http://schemas.openxmlformats.org/officeDocument/2006/relationships/hyperlink" Target="http://mol-mlschool1.edu.tomsk.ru/rabochie-programmy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l-mlschool1.edu.tomsk.ru/wp-content/uploads/2020/10/rabochaya-programma-biologiya-uglublennyj.pdf" TargetMode="External"/><Relationship Id="rId24" Type="http://schemas.openxmlformats.org/officeDocument/2006/relationships/hyperlink" Target="http://mol-mlschool2.edu.tomsk.ru/obrazovanie/rabochie-programm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ol-mlschool1.edu.tomsk.ru/wp-content/uploads/2021/08/1rp-po-matematike-10-11-klass_uglublennyj-uroven.pdf" TargetMode="External"/><Relationship Id="rId23" Type="http://schemas.openxmlformats.org/officeDocument/2006/relationships/hyperlink" Target="http://mol-" TargetMode="External"/><Relationship Id="rId28" Type="http://schemas.openxmlformats.org/officeDocument/2006/relationships/hyperlink" Target="http://mol-tngschool.edu.tomsk.ru/programmyi-fakultativnyih-i-elektivnyih-kursov/" TargetMode="External"/><Relationship Id="rId10" Type="http://schemas.openxmlformats.org/officeDocument/2006/relationships/hyperlink" Target="https://uspeh.tspu.ru/pedagogicheskie-klassy.html?ysclid=laj6cpmdmd312387875" TargetMode="External"/><Relationship Id="rId19" Type="http://schemas.openxmlformats.org/officeDocument/2006/relationships/hyperlink" Target="http://mol-mlschool1.edu.tomsk.ru/wp-content/uploads/2020/10/rabochaya-programma-himiya-10-11-klass-uglublennyj-kur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l-tngschool.edu.tomsk.ru/programmyi-fakultativnyih-i-elektivnyih-kursov/" TargetMode="External"/><Relationship Id="rId14" Type="http://schemas.openxmlformats.org/officeDocument/2006/relationships/hyperlink" Target="http://mogschool.edu.tomsk.ru/rabochie-programmy-pedagogov/" TargetMode="External"/><Relationship Id="rId22" Type="http://schemas.openxmlformats.org/officeDocument/2006/relationships/hyperlink" Target="http://mol-slzschool.edu.tomsk.ru/sites/default/files/Annotacii/rp_istoriya_10-11_klassy_uglubl.pdf" TargetMode="External"/><Relationship Id="rId27" Type="http://schemas.openxmlformats.org/officeDocument/2006/relationships/hyperlink" Target="http://mogschool.edu.tomsk.ru/wp-admin/post.php?post=1608&amp;action=edit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484</TotalTime>
  <Pages>18</Pages>
  <Words>2953</Words>
  <Characters>16838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Доржиев</dc:creator>
  <cp:keywords/>
  <dc:description/>
  <cp:lastModifiedBy>Светлана Андреевна</cp:lastModifiedBy>
  <cp:revision>49</cp:revision>
  <cp:lastPrinted>2022-10-10T06:29:00Z</cp:lastPrinted>
  <dcterms:created xsi:type="dcterms:W3CDTF">2020-11-05T08:13:00Z</dcterms:created>
  <dcterms:modified xsi:type="dcterms:W3CDTF">2022-11-16T08:15:00Z</dcterms:modified>
</cp:coreProperties>
</file>